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57C93" w14:textId="5E67B82C" w:rsidR="00EA37DA" w:rsidRPr="00FC3736" w:rsidRDefault="00EA37DA" w:rsidP="00EA37DA">
      <w:pPr>
        <w:pStyle w:val="Header"/>
        <w:rPr>
          <w:rFonts w:cs="Arial"/>
          <w:sz w:val="24"/>
          <w:szCs w:val="24"/>
          <w:lang w:val="en-US"/>
        </w:rPr>
      </w:pPr>
      <w:r w:rsidRPr="00FC3736">
        <w:rPr>
          <w:rFonts w:cs="Arial"/>
          <w:sz w:val="24"/>
          <w:szCs w:val="24"/>
          <w:lang w:val="en-US"/>
        </w:rPr>
        <w:t>3GPP TSG-RAN WG3 #121bis</w:t>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FC3736">
        <w:rPr>
          <w:rFonts w:cs="Arial"/>
          <w:sz w:val="24"/>
          <w:szCs w:val="24"/>
          <w:lang w:val="en-US"/>
        </w:rPr>
        <w:t>R3-23</w:t>
      </w:r>
      <w:r>
        <w:rPr>
          <w:rFonts w:cs="Arial"/>
          <w:sz w:val="24"/>
          <w:szCs w:val="24"/>
          <w:lang w:val="en-US"/>
        </w:rPr>
        <w:t>551</w:t>
      </w:r>
      <w:r>
        <w:rPr>
          <w:rFonts w:cs="Arial"/>
          <w:sz w:val="24"/>
          <w:szCs w:val="24"/>
          <w:lang w:val="en-US"/>
        </w:rPr>
        <w:t>7</w:t>
      </w:r>
    </w:p>
    <w:p w14:paraId="4CA8D890" w14:textId="77777777" w:rsidR="00EA37DA" w:rsidRPr="00FC3736" w:rsidRDefault="00EA37DA" w:rsidP="00EA37DA">
      <w:pPr>
        <w:pStyle w:val="Header"/>
        <w:rPr>
          <w:rFonts w:cs="Arial"/>
          <w:sz w:val="24"/>
          <w:szCs w:val="24"/>
          <w:lang w:val="en-US"/>
        </w:rPr>
      </w:pPr>
      <w:r w:rsidRPr="00FC3736">
        <w:rPr>
          <w:rFonts w:cs="Arial"/>
          <w:sz w:val="24"/>
          <w:szCs w:val="24"/>
          <w:lang w:val="en-US"/>
        </w:rPr>
        <w:t>9th – 13th Oct 2023</w:t>
      </w:r>
    </w:p>
    <w:p w14:paraId="0488D8E5" w14:textId="77777777" w:rsidR="00EA37DA" w:rsidRDefault="00EA37DA" w:rsidP="00EA37DA">
      <w:pPr>
        <w:pStyle w:val="Header"/>
        <w:rPr>
          <w:rFonts w:cs="Arial"/>
          <w:sz w:val="24"/>
          <w:szCs w:val="24"/>
          <w:lang w:val="en-US" w:eastAsia="zh-CN"/>
        </w:rPr>
      </w:pPr>
      <w:r w:rsidRPr="00FC3736">
        <w:rPr>
          <w:rFonts w:cs="Arial"/>
          <w:sz w:val="24"/>
          <w:szCs w:val="24"/>
          <w:lang w:val="en-US"/>
        </w:rPr>
        <w:t>Xiamen, China</w:t>
      </w:r>
    </w:p>
    <w:p w14:paraId="2F96B0BD" w14:textId="77777777" w:rsidR="002F2360" w:rsidRPr="0087767E" w:rsidRDefault="002F2360" w:rsidP="002F2360">
      <w:pPr>
        <w:pStyle w:val="Header"/>
        <w:tabs>
          <w:tab w:val="left" w:pos="2410"/>
        </w:tabs>
        <w:rPr>
          <w:bCs/>
          <w:noProof w:val="0"/>
          <w:sz w:val="24"/>
          <w:lang w:val="en-US"/>
        </w:rPr>
      </w:pPr>
    </w:p>
    <w:p w14:paraId="430718D4" w14:textId="349B4303"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w:t>
      </w:r>
      <w:r w:rsidR="00411170">
        <w:rPr>
          <w:rFonts w:cs="Arial"/>
          <w:b/>
          <w:sz w:val="24"/>
          <w:szCs w:val="24"/>
          <w:lang w:val="en-US"/>
        </w:rPr>
        <w:t>3</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447C44B6"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411170">
        <w:rPr>
          <w:rFonts w:ascii="Arial" w:hAnsi="Arial" w:cs="Arial"/>
          <w:b/>
          <w:bCs/>
          <w:sz w:val="24"/>
        </w:rPr>
        <w:t>UE location verification</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417B5D61" w14:textId="70F1B444" w:rsidR="001643FD" w:rsidRPr="00FC10B5" w:rsidRDefault="003F1008" w:rsidP="008572DC">
      <w:pPr>
        <w:rPr>
          <w:rFonts w:ascii="Calibri" w:hAnsi="Calibri" w:cs="Calibri"/>
          <w:iCs/>
          <w:color w:val="00B050"/>
        </w:rPr>
      </w:pPr>
      <w:bookmarkStart w:id="0" w:name="_Toc474247438"/>
      <w:r>
        <w:t>This contribution discusses the</w:t>
      </w:r>
      <w:r w:rsidR="0054662E">
        <w:t xml:space="preserve"> potential required RAN3 enhancements to support UE location verification</w:t>
      </w:r>
      <w:r w:rsidR="001A0D34" w:rsidRPr="0087767E">
        <w:rPr>
          <w:lang w:val="en-US"/>
        </w:rPr>
        <w:t>.</w:t>
      </w:r>
    </w:p>
    <w:bookmarkEnd w:id="0"/>
    <w:p w14:paraId="78BA3142" w14:textId="3098D73D" w:rsidR="00613173" w:rsidRDefault="00415DB0" w:rsidP="00613173">
      <w:pPr>
        <w:pStyle w:val="Heading1"/>
        <w:tabs>
          <w:tab w:val="left" w:pos="2410"/>
        </w:tabs>
      </w:pPr>
      <w:r>
        <w:rPr>
          <w:lang w:val="en-US"/>
        </w:rPr>
        <w:t>2</w:t>
      </w:r>
      <w:r w:rsidR="00613173">
        <w:t xml:space="preserve"> </w:t>
      </w:r>
      <w:r w:rsidR="008124C2">
        <w:t>Discussion</w:t>
      </w:r>
    </w:p>
    <w:p w14:paraId="34C2A6D8" w14:textId="6B0712F3" w:rsidR="002A78AB" w:rsidRDefault="002A78AB" w:rsidP="00D64176">
      <w:r>
        <w:t>Previous RAN3 meetings agreed following:</w:t>
      </w:r>
    </w:p>
    <w:p w14:paraId="7E4FFF54" w14:textId="77777777" w:rsidR="002A78AB" w:rsidRPr="00C45087" w:rsidRDefault="002A78AB" w:rsidP="002A78AB">
      <w:pPr>
        <w:rPr>
          <w:rFonts w:ascii="Calibri" w:hAnsi="Calibri" w:cs="Calibri"/>
          <w:i/>
          <w:iCs/>
          <w:color w:val="00B050"/>
          <w:kern w:val="2"/>
          <w:sz w:val="16"/>
          <w:szCs w:val="16"/>
        </w:rPr>
      </w:pPr>
      <w:r w:rsidRPr="00C45087">
        <w:rPr>
          <w:rFonts w:ascii="Calibri" w:hAnsi="Calibri" w:cs="Calibri"/>
          <w:i/>
          <w:iCs/>
          <w:color w:val="00B050"/>
          <w:kern w:val="2"/>
          <w:sz w:val="16"/>
          <w:szCs w:val="16"/>
        </w:rPr>
        <w:t>The verification is performed in the CN.</w:t>
      </w:r>
    </w:p>
    <w:p w14:paraId="5E03270F" w14:textId="77777777" w:rsidR="002A78AB" w:rsidRPr="00C45087" w:rsidRDefault="002A78AB" w:rsidP="002A78AB">
      <w:pPr>
        <w:rPr>
          <w:rFonts w:ascii="Calibri" w:hAnsi="Calibri" w:cs="Calibri"/>
          <w:i/>
          <w:iCs/>
          <w:color w:val="00B050"/>
          <w:kern w:val="2"/>
          <w:sz w:val="16"/>
          <w:szCs w:val="16"/>
        </w:rPr>
      </w:pPr>
      <w:r w:rsidRPr="00C45087">
        <w:rPr>
          <w:rFonts w:ascii="Calibri" w:hAnsi="Calibri" w:cs="Calibri"/>
          <w:i/>
          <w:iCs/>
          <w:color w:val="00B050"/>
          <w:kern w:val="2"/>
          <w:sz w:val="16"/>
          <w:szCs w:val="16"/>
        </w:rPr>
        <w:t xml:space="preserve">If the reported UE location is not correct, the CN will take necessary action and Rel-17 behavior can be kept as baseline. </w:t>
      </w:r>
    </w:p>
    <w:p w14:paraId="39FE59DE" w14:textId="77777777" w:rsidR="002A78AB" w:rsidRPr="00C45087" w:rsidRDefault="002A78AB" w:rsidP="002A78AB">
      <w:pPr>
        <w:rPr>
          <w:rFonts w:ascii="Calibri" w:hAnsi="Calibri" w:cs="Calibri"/>
          <w:i/>
          <w:iCs/>
          <w:color w:val="00B050"/>
          <w:kern w:val="2"/>
          <w:sz w:val="16"/>
          <w:szCs w:val="16"/>
        </w:rPr>
      </w:pPr>
      <w:r w:rsidRPr="00C45087">
        <w:rPr>
          <w:rFonts w:ascii="Calibri" w:hAnsi="Calibri" w:cs="Calibri"/>
          <w:i/>
          <w:iCs/>
          <w:color w:val="00B050"/>
          <w:kern w:val="2"/>
          <w:sz w:val="16"/>
          <w:szCs w:val="16"/>
        </w:rPr>
        <w:t>RAN3 wait for RAN1/2 progress on the specific position method to be used for verification.</w:t>
      </w:r>
    </w:p>
    <w:p w14:paraId="6DCA774E" w14:textId="77777777" w:rsidR="002A78AB" w:rsidRPr="0026428A" w:rsidRDefault="002A78AB" w:rsidP="002A78AB">
      <w:pPr>
        <w:rPr>
          <w:rFonts w:ascii="Calibri" w:hAnsi="Calibri" w:cs="Calibri"/>
          <w:i/>
          <w:iCs/>
          <w:color w:val="00B050"/>
          <w:kern w:val="2"/>
          <w:sz w:val="16"/>
          <w:szCs w:val="16"/>
        </w:rPr>
      </w:pPr>
      <w:r w:rsidRPr="0026428A">
        <w:rPr>
          <w:rFonts w:ascii="Calibri" w:hAnsi="Calibri" w:cs="Calibri"/>
          <w:i/>
          <w:iCs/>
          <w:color w:val="00B050"/>
          <w:kern w:val="2"/>
          <w:sz w:val="16"/>
          <w:szCs w:val="16"/>
        </w:rPr>
        <w:t>RAN3 is not affected by UE location reporting</w:t>
      </w:r>
    </w:p>
    <w:p w14:paraId="096EE4E6" w14:textId="0B4FED7D" w:rsidR="002A78AB" w:rsidRDefault="002A78AB" w:rsidP="002A78AB">
      <w:r w:rsidRPr="0026428A">
        <w:rPr>
          <w:rFonts w:ascii="Calibri" w:hAnsi="Calibri" w:cs="Calibri"/>
          <w:i/>
          <w:iCs/>
          <w:color w:val="00B050"/>
          <w:kern w:val="2"/>
          <w:sz w:val="16"/>
          <w:szCs w:val="16"/>
        </w:rPr>
        <w:t>No additional RAN3 impact if UE location is not correct</w:t>
      </w:r>
    </w:p>
    <w:p w14:paraId="47ED2366" w14:textId="77777777" w:rsidR="00B45AE1" w:rsidRDefault="00B45AE1" w:rsidP="00783AFD">
      <w:pPr>
        <w:pStyle w:val="ListParagraph"/>
        <w:ind w:left="0"/>
      </w:pPr>
    </w:p>
    <w:p w14:paraId="6DAD773E" w14:textId="391724D7" w:rsidR="00783AFD" w:rsidRDefault="00783AFD" w:rsidP="00783AFD">
      <w:pPr>
        <w:pStyle w:val="ListParagraph"/>
        <w:ind w:left="0"/>
      </w:pPr>
      <w:r>
        <w:t>In current Terrestrial Network, the location of TRP is fixed. In NTN, the TRP is on the satellite, and its location keeps changing in NGSO. This brings some issues:</w:t>
      </w:r>
    </w:p>
    <w:p w14:paraId="4EFE5055" w14:textId="77777777" w:rsidR="00783AFD" w:rsidRDefault="00783AFD" w:rsidP="00783AFD">
      <w:pPr>
        <w:pStyle w:val="ListParagraph"/>
        <w:ind w:left="0"/>
      </w:pPr>
    </w:p>
    <w:p w14:paraId="35A330F1" w14:textId="5504BEE2" w:rsidR="00783AFD" w:rsidRPr="00783AFD" w:rsidRDefault="00783AFD" w:rsidP="00783AFD">
      <w:pPr>
        <w:pStyle w:val="ListParagraph"/>
        <w:numPr>
          <w:ilvl w:val="0"/>
          <w:numId w:val="42"/>
        </w:numPr>
        <w:rPr>
          <w:b/>
          <w:bCs/>
        </w:rPr>
      </w:pPr>
      <w:r w:rsidRPr="00783AFD">
        <w:rPr>
          <w:b/>
          <w:bCs/>
        </w:rPr>
        <w:t>Issue #</w:t>
      </w:r>
      <w:r w:rsidR="00C207AC">
        <w:rPr>
          <w:b/>
          <w:bCs/>
        </w:rPr>
        <w:t>1</w:t>
      </w:r>
      <w:r w:rsidRPr="00783AFD">
        <w:rPr>
          <w:b/>
          <w:bCs/>
        </w:rPr>
        <w:t xml:space="preserve">: how can LMF know the </w:t>
      </w:r>
      <w:r>
        <w:rPr>
          <w:b/>
          <w:bCs/>
        </w:rPr>
        <w:t>location of the TRP</w:t>
      </w:r>
      <w:r w:rsidR="00421191">
        <w:rPr>
          <w:b/>
          <w:bCs/>
        </w:rPr>
        <w:t>/Satellite</w:t>
      </w:r>
      <w:r>
        <w:rPr>
          <w:b/>
          <w:bCs/>
        </w:rPr>
        <w:t xml:space="preserve"> when a measurement is performed</w:t>
      </w:r>
    </w:p>
    <w:p w14:paraId="2A81F801" w14:textId="77777777" w:rsidR="00BF245E" w:rsidRDefault="00BF245E" w:rsidP="00F66500">
      <w:pPr>
        <w:pStyle w:val="ListParagraph"/>
        <w:ind w:left="0"/>
        <w:rPr>
          <w:b/>
          <w:bCs/>
        </w:rPr>
      </w:pPr>
    </w:p>
    <w:p w14:paraId="66D24412" w14:textId="32B37AFD" w:rsidR="004923F2" w:rsidRPr="004923F2" w:rsidRDefault="004923F2" w:rsidP="00F66500">
      <w:pPr>
        <w:pStyle w:val="ListParagraph"/>
        <w:ind w:left="0"/>
        <w:rPr>
          <w:b/>
          <w:bCs/>
        </w:rPr>
      </w:pPr>
      <w:r w:rsidRPr="004923F2">
        <w:rPr>
          <w:b/>
          <w:bCs/>
        </w:rPr>
        <w:t>Option 1: similar solution as Mobile IAB</w:t>
      </w:r>
    </w:p>
    <w:p w14:paraId="46385B15" w14:textId="48C799DE" w:rsidR="00783AFD" w:rsidRDefault="00783AFD" w:rsidP="00F66500">
      <w:pPr>
        <w:pStyle w:val="ListParagraph"/>
        <w:ind w:left="0"/>
      </w:pPr>
      <w:r>
        <w:t xml:space="preserve">The similar issue was discussed in Rel-18 mobile IAB that the UE may be positioned using the TRP associated with the mobile IAB (i.e. mobile TRP). The location of mobile TRP may be dynamic. In last meeting, RAN3 agreed the </w:t>
      </w:r>
      <w:hyperlink r:id="rId14" w:history="1">
        <w:r w:rsidRPr="00783AFD">
          <w:rPr>
            <w:rStyle w:val="Hyperlink"/>
          </w:rPr>
          <w:t>BL CR for TS38.455</w:t>
        </w:r>
      </w:hyperlink>
      <w:r>
        <w:t>/</w:t>
      </w:r>
      <w:hyperlink r:id="rId15" w:history="1">
        <w:r w:rsidRPr="00783AFD">
          <w:rPr>
            <w:rStyle w:val="Hyperlink"/>
          </w:rPr>
          <w:t>TS38.473</w:t>
        </w:r>
      </w:hyperlink>
      <w:r>
        <w:t xml:space="preserve"> to report the location of mobile TRP via the </w:t>
      </w:r>
      <w:r w:rsidRPr="00783AFD">
        <w:rPr>
          <w:i/>
          <w:iCs/>
        </w:rPr>
        <w:t xml:space="preserve">TRP Measurement Result </w:t>
      </w:r>
      <w:r>
        <w:t xml:space="preserve">IE, e.g. when the NG-RAN node report the measurement report. </w:t>
      </w:r>
      <w:r w:rsidR="00030939">
        <w:t xml:space="preserve">We believe this can also be reused for NTN. </w:t>
      </w:r>
      <w:r w:rsidR="00106B7F">
        <w:t>When the NTN gNB report the UE’s measurement, the NG-RAN can also report the location of the TRP/Satellite.</w:t>
      </w:r>
    </w:p>
    <w:p w14:paraId="585E5A0C" w14:textId="36B15ABF" w:rsidR="00563938" w:rsidRDefault="00563938" w:rsidP="00F66500">
      <w:pPr>
        <w:pStyle w:val="ListParagraph"/>
        <w:ind w:left="0"/>
      </w:pPr>
    </w:p>
    <w:p w14:paraId="4CF329CD" w14:textId="427FD9C4" w:rsidR="00563938" w:rsidRPr="00DD12AF" w:rsidRDefault="00563938" w:rsidP="00F66500">
      <w:pPr>
        <w:pStyle w:val="ListParagraph"/>
        <w:ind w:left="0"/>
        <w:rPr>
          <w:i/>
          <w:iCs/>
        </w:rPr>
      </w:pPr>
      <w:r>
        <w:t>This option allows a common LMF to be developed for both mobile IAB and NTN</w:t>
      </w:r>
      <w:r w:rsidR="00C314CC">
        <w:t>, and does not require the LMF to know the satellite information</w:t>
      </w:r>
      <w:r>
        <w:t xml:space="preserve">. </w:t>
      </w:r>
      <w:r w:rsidR="00DD12AF">
        <w:rPr>
          <w:i/>
          <w:iCs/>
        </w:rPr>
        <w:t xml:space="preserve">but </w:t>
      </w:r>
      <w:r w:rsidR="007D2A79">
        <w:rPr>
          <w:i/>
          <w:iCs/>
        </w:rPr>
        <w:t>is it possible that we</w:t>
      </w:r>
      <w:r w:rsidR="004E3203">
        <w:rPr>
          <w:i/>
          <w:iCs/>
        </w:rPr>
        <w:t xml:space="preserve"> can avoid NTN-specific enhancements to LMF</w:t>
      </w:r>
      <w:r w:rsidR="007D2A79">
        <w:rPr>
          <w:i/>
          <w:iCs/>
        </w:rPr>
        <w:t xml:space="preserve">? </w:t>
      </w:r>
    </w:p>
    <w:p w14:paraId="659DCFB2" w14:textId="12D126C9" w:rsidR="00030939" w:rsidRDefault="00030939" w:rsidP="00F66500">
      <w:pPr>
        <w:pStyle w:val="ListParagraph"/>
        <w:ind w:left="0"/>
      </w:pPr>
    </w:p>
    <w:p w14:paraId="7CC99D32" w14:textId="6B425C2A" w:rsidR="004923F2" w:rsidRPr="004923F2" w:rsidRDefault="004923F2" w:rsidP="00F66500">
      <w:pPr>
        <w:pStyle w:val="ListParagraph"/>
        <w:ind w:left="0"/>
        <w:rPr>
          <w:b/>
          <w:bCs/>
        </w:rPr>
      </w:pPr>
      <w:r w:rsidRPr="004923F2">
        <w:rPr>
          <w:b/>
          <w:bCs/>
        </w:rPr>
        <w:t xml:space="preserve">Option 2: </w:t>
      </w:r>
      <w:r>
        <w:rPr>
          <w:b/>
          <w:bCs/>
        </w:rPr>
        <w:t>LMF is configured with the satellite information</w:t>
      </w:r>
    </w:p>
    <w:p w14:paraId="3D95DA53" w14:textId="5746E60F" w:rsidR="00C44B45" w:rsidRPr="004923F2" w:rsidRDefault="003643E0" w:rsidP="00F66500">
      <w:pPr>
        <w:pStyle w:val="ListParagraph"/>
        <w:ind w:left="0"/>
        <w:rPr>
          <w:b/>
          <w:bCs/>
        </w:rPr>
      </w:pPr>
      <w:r w:rsidRPr="004923F2">
        <w:t xml:space="preserve">Ericsson/CATT </w:t>
      </w:r>
      <w:hyperlink r:id="rId16" w:history="1">
        <w:r w:rsidRPr="004923F2">
          <w:rPr>
            <w:rStyle w:val="Hyperlink"/>
          </w:rPr>
          <w:t>R3-233311</w:t>
        </w:r>
      </w:hyperlink>
      <w:r w:rsidRPr="004923F2">
        <w:t>/</w:t>
      </w:r>
      <w:hyperlink r:id="rId17" w:history="1">
        <w:r w:rsidRPr="004923F2">
          <w:rPr>
            <w:rStyle w:val="Hyperlink"/>
          </w:rPr>
          <w:t>R3-232799</w:t>
        </w:r>
      </w:hyperlink>
      <w:r w:rsidRPr="004923F2">
        <w:t xml:space="preserve"> </w:t>
      </w:r>
      <w:r w:rsidR="004923F2">
        <w:t>propose:</w:t>
      </w:r>
    </w:p>
    <w:p w14:paraId="0E3C1FE3" w14:textId="77777777" w:rsidR="003643E0" w:rsidRPr="00741359" w:rsidRDefault="003643E0" w:rsidP="003643E0">
      <w:pPr>
        <w:ind w:left="284"/>
      </w:pPr>
      <w:r>
        <w:t>For NTN, the LMF receives from the OAM the satellite related information (described in TS 38.300 [x]), as well as the association between the TRP(s) and the satellite(s).</w:t>
      </w:r>
    </w:p>
    <w:p w14:paraId="35F47CC4" w14:textId="02BC5F64" w:rsidR="000E4B01" w:rsidRDefault="00727600" w:rsidP="000E4B01">
      <w:pPr>
        <w:pStyle w:val="CommentText"/>
      </w:pPr>
      <w:r>
        <w:t xml:space="preserve">Option 2 also </w:t>
      </w:r>
      <w:r w:rsidR="00522690">
        <w:t xml:space="preserve">help </w:t>
      </w:r>
      <w:r w:rsidR="00671D1F">
        <w:t xml:space="preserve">to solve the mirror point issue. </w:t>
      </w:r>
      <w:r w:rsidR="00F07CAF">
        <w:t xml:space="preserve">By knowing the satellite ephemeris information, the LMF can </w:t>
      </w:r>
      <w:r w:rsidR="000E4B01">
        <w:t>know</w:t>
      </w:r>
      <w:r w:rsidR="00522690">
        <w:t xml:space="preserve"> </w:t>
      </w:r>
      <w:r w:rsidR="000E4B01">
        <w:t xml:space="preserve">what direction the neighbors are placed on </w:t>
      </w:r>
      <w:r w:rsidR="00AF60FF">
        <w:t>E</w:t>
      </w:r>
      <w:r w:rsidR="000E4B01">
        <w:t>arth (so the beam direction would need to be known).</w:t>
      </w:r>
      <w:r w:rsidR="007A3FE9" w:rsidRPr="007A3FE9">
        <w:t xml:space="preserve"> So we prefer Option 2</w:t>
      </w:r>
      <w:r w:rsidR="007A3FE9">
        <w:t>.</w:t>
      </w:r>
    </w:p>
    <w:p w14:paraId="15666E0E" w14:textId="2BE1BD27" w:rsidR="004C6240" w:rsidRPr="004C6240" w:rsidRDefault="770DDAFF" w:rsidP="00917E8A">
      <w:pPr>
        <w:rPr>
          <w:b/>
          <w:bCs/>
        </w:rPr>
      </w:pPr>
      <w:r w:rsidRPr="11153146">
        <w:rPr>
          <w:b/>
          <w:bCs/>
        </w:rPr>
        <w:t xml:space="preserve">Proposal </w:t>
      </w:r>
      <w:r w:rsidR="002C7C26">
        <w:rPr>
          <w:b/>
          <w:bCs/>
        </w:rPr>
        <w:t>1</w:t>
      </w:r>
      <w:r w:rsidRPr="11153146">
        <w:rPr>
          <w:b/>
          <w:bCs/>
        </w:rPr>
        <w:t xml:space="preserve">: </w:t>
      </w:r>
      <w:r w:rsidR="00090838">
        <w:rPr>
          <w:b/>
          <w:bCs/>
        </w:rPr>
        <w:t>LMF is configured with the satellite information</w:t>
      </w:r>
    </w:p>
    <w:p w14:paraId="2476D6CF" w14:textId="77777777" w:rsidR="00EE2F3F" w:rsidRDefault="00EE2F3F" w:rsidP="004C6240">
      <w:pPr>
        <w:pStyle w:val="ListParagraph"/>
        <w:ind w:left="0"/>
      </w:pPr>
    </w:p>
    <w:p w14:paraId="61821E6F" w14:textId="63159622" w:rsidR="004C6240" w:rsidRPr="00783AFD" w:rsidRDefault="004C6240" w:rsidP="004C6240">
      <w:pPr>
        <w:pStyle w:val="ListParagraph"/>
        <w:numPr>
          <w:ilvl w:val="0"/>
          <w:numId w:val="42"/>
        </w:numPr>
        <w:rPr>
          <w:b/>
          <w:bCs/>
        </w:rPr>
      </w:pPr>
      <w:r w:rsidRPr="00783AFD">
        <w:rPr>
          <w:b/>
          <w:bCs/>
        </w:rPr>
        <w:t>Issue #</w:t>
      </w:r>
      <w:r w:rsidR="00623E12">
        <w:rPr>
          <w:b/>
          <w:bCs/>
        </w:rPr>
        <w:t>2</w:t>
      </w:r>
      <w:r w:rsidRPr="00783AFD">
        <w:rPr>
          <w:b/>
          <w:bCs/>
        </w:rPr>
        <w:t xml:space="preserve">: </w:t>
      </w:r>
      <w:r>
        <w:rPr>
          <w:b/>
          <w:bCs/>
        </w:rPr>
        <w:t xml:space="preserve">Altitude </w:t>
      </w:r>
    </w:p>
    <w:p w14:paraId="44B16121" w14:textId="0C775DB1" w:rsidR="00783AFD" w:rsidRDefault="00783AFD" w:rsidP="00F66500">
      <w:pPr>
        <w:pStyle w:val="ListParagraph"/>
        <w:ind w:left="0"/>
      </w:pPr>
    </w:p>
    <w:p w14:paraId="33FCF366" w14:textId="56A6D479" w:rsidR="009C508C" w:rsidRDefault="006A5A20" w:rsidP="00F66500">
      <w:pPr>
        <w:pStyle w:val="ListParagraph"/>
        <w:ind w:left="0"/>
      </w:pPr>
      <w:r>
        <w:t>Huawei (</w:t>
      </w:r>
      <w:r w:rsidR="009C508C">
        <w:fldChar w:fldCharType="begin"/>
      </w:r>
      <w:r w:rsidR="009C508C">
        <w:instrText xml:space="preserve"> REF _Ref141694036 \r \h </w:instrText>
      </w:r>
      <w:r w:rsidR="009C508C">
        <w:fldChar w:fldCharType="separate"/>
      </w:r>
      <w:r w:rsidR="009C508C">
        <w:t>[2]</w:t>
      </w:r>
      <w:r w:rsidR="009C508C">
        <w:fldChar w:fldCharType="end"/>
      </w:r>
      <w:r>
        <w:t>)</w:t>
      </w:r>
      <w:r w:rsidR="009C508C">
        <w:t xml:space="preserve"> discussed a potential issue for the Altitude IE.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0"/>
        <w:gridCol w:w="1134"/>
        <w:gridCol w:w="1559"/>
        <w:gridCol w:w="1963"/>
        <w:gridCol w:w="2227"/>
      </w:tblGrid>
      <w:tr w:rsidR="009C508C" w:rsidRPr="00673107" w14:paraId="26A252F0" w14:textId="77777777" w:rsidTr="004045C4">
        <w:trPr>
          <w:jc w:val="center"/>
        </w:trPr>
        <w:tc>
          <w:tcPr>
            <w:tcW w:w="2330" w:type="dxa"/>
          </w:tcPr>
          <w:p w14:paraId="0AFC9C28" w14:textId="77777777" w:rsidR="009C508C" w:rsidRPr="00673107" w:rsidRDefault="009C508C" w:rsidP="004045C4">
            <w:pPr>
              <w:pStyle w:val="TAL"/>
              <w:rPr>
                <w:highlight w:val="yellow"/>
              </w:rPr>
            </w:pPr>
            <w:r w:rsidRPr="00673107">
              <w:rPr>
                <w:highlight w:val="yellow"/>
              </w:rPr>
              <w:t>Altitude</w:t>
            </w:r>
          </w:p>
        </w:tc>
        <w:tc>
          <w:tcPr>
            <w:tcW w:w="1134" w:type="dxa"/>
          </w:tcPr>
          <w:p w14:paraId="17FF717E" w14:textId="77777777" w:rsidR="009C508C" w:rsidRPr="00673107" w:rsidRDefault="009C508C" w:rsidP="004045C4">
            <w:pPr>
              <w:pStyle w:val="TAL"/>
              <w:rPr>
                <w:highlight w:val="yellow"/>
              </w:rPr>
            </w:pPr>
            <w:r w:rsidRPr="00673107">
              <w:rPr>
                <w:highlight w:val="yellow"/>
              </w:rPr>
              <w:t>M</w:t>
            </w:r>
          </w:p>
        </w:tc>
        <w:tc>
          <w:tcPr>
            <w:tcW w:w="1559" w:type="dxa"/>
          </w:tcPr>
          <w:p w14:paraId="3DB1B9C5" w14:textId="77777777" w:rsidR="009C508C" w:rsidRPr="00673107" w:rsidRDefault="009C508C" w:rsidP="004045C4">
            <w:pPr>
              <w:pStyle w:val="TAL"/>
              <w:rPr>
                <w:highlight w:val="yellow"/>
              </w:rPr>
            </w:pPr>
          </w:p>
        </w:tc>
        <w:tc>
          <w:tcPr>
            <w:tcW w:w="1963" w:type="dxa"/>
          </w:tcPr>
          <w:p w14:paraId="66307E56" w14:textId="77777777" w:rsidR="009C508C" w:rsidRPr="00673107" w:rsidRDefault="009C508C" w:rsidP="004045C4">
            <w:pPr>
              <w:pStyle w:val="TAL"/>
              <w:rPr>
                <w:highlight w:val="yellow"/>
              </w:rPr>
            </w:pPr>
            <w:r w:rsidRPr="00673107">
              <w:rPr>
                <w:highlight w:val="yellow"/>
              </w:rPr>
              <w:t>INTEGER</w:t>
            </w:r>
          </w:p>
          <w:p w14:paraId="6D6BA193" w14:textId="77777777" w:rsidR="009C508C" w:rsidRPr="00673107" w:rsidRDefault="009C508C" w:rsidP="004045C4">
            <w:pPr>
              <w:pStyle w:val="TAL"/>
              <w:rPr>
                <w:highlight w:val="yellow"/>
              </w:rPr>
            </w:pPr>
            <w:r w:rsidRPr="00673107">
              <w:rPr>
                <w:highlight w:val="yellow"/>
              </w:rPr>
              <w:t>(0..2</w:t>
            </w:r>
            <w:r w:rsidRPr="00673107">
              <w:rPr>
                <w:highlight w:val="yellow"/>
                <w:vertAlign w:val="superscript"/>
              </w:rPr>
              <w:t>15</w:t>
            </w:r>
            <w:r w:rsidRPr="00673107">
              <w:rPr>
                <w:highlight w:val="yellow"/>
              </w:rPr>
              <w:t>-1)</w:t>
            </w:r>
          </w:p>
        </w:tc>
        <w:tc>
          <w:tcPr>
            <w:tcW w:w="2227" w:type="dxa"/>
          </w:tcPr>
          <w:p w14:paraId="552279AA" w14:textId="77777777" w:rsidR="009C508C" w:rsidRPr="00673107" w:rsidRDefault="009C508C" w:rsidP="004045C4">
            <w:pPr>
              <w:pStyle w:val="TAL"/>
              <w:rPr>
                <w:rFonts w:eastAsia="宋体"/>
                <w:bCs/>
                <w:highlight w:val="yellow"/>
                <w:lang w:eastAsia="zh-CN"/>
              </w:rPr>
            </w:pPr>
            <w:r w:rsidRPr="00673107">
              <w:rPr>
                <w:highlight w:val="yellow"/>
              </w:rPr>
              <w:t xml:space="preserve">The relation between the value (N) and the altitude (a) in meters it describes is N </w:t>
            </w:r>
            <w:r w:rsidRPr="00673107">
              <w:rPr>
                <w:rFonts w:ascii="Symbol" w:eastAsia="Symbol" w:hAnsi="Symbol" w:cs="Symbol"/>
                <w:highlight w:val="yellow"/>
              </w:rPr>
              <w:t>£</w:t>
            </w:r>
            <w:r w:rsidRPr="00673107">
              <w:rPr>
                <w:highlight w:val="yellow"/>
              </w:rPr>
              <w:t xml:space="preserve"> a &lt; N+1, except for N=2</w:t>
            </w:r>
            <w:r w:rsidRPr="00673107">
              <w:rPr>
                <w:highlight w:val="yellow"/>
                <w:vertAlign w:val="superscript"/>
              </w:rPr>
              <w:t>15</w:t>
            </w:r>
            <w:r w:rsidRPr="00673107">
              <w:rPr>
                <w:highlight w:val="yellow"/>
              </w:rPr>
              <w:t>-1 for which the range is extended to include all greater values of (a).</w:t>
            </w:r>
          </w:p>
        </w:tc>
      </w:tr>
    </w:tbl>
    <w:p w14:paraId="02F84F08" w14:textId="77777777" w:rsidR="009C508C" w:rsidRPr="009C508C" w:rsidRDefault="009C508C" w:rsidP="00F66500">
      <w:pPr>
        <w:pStyle w:val="ListParagraph"/>
        <w:ind w:left="0"/>
        <w:rPr>
          <w:lang w:val="en-GB"/>
        </w:rPr>
      </w:pPr>
    </w:p>
    <w:p w14:paraId="2CFE75DD" w14:textId="77777777" w:rsidR="009C508C" w:rsidRDefault="009C508C" w:rsidP="009C508C">
      <w:pPr>
        <w:ind w:left="284"/>
        <w:rPr>
          <w:rFonts w:eastAsia="宋体"/>
          <w:lang w:eastAsia="zh-CN"/>
        </w:rPr>
      </w:pPr>
      <w:r>
        <w:rPr>
          <w:rFonts w:eastAsia="宋体"/>
          <w:lang w:eastAsia="zh-CN"/>
        </w:rPr>
        <w:t xml:space="preserve">We noticed that the maximal altitude provided by GAD is ~32 km (32,768 m) where some satellite are generally reach an orbital above e.g. 400 km to 2000 Km for (LEO), 8 000 to 20 000 for NGSO and 36 000 km for GEO. </w:t>
      </w:r>
    </w:p>
    <w:p w14:paraId="38FC7BD3" w14:textId="77777777" w:rsidR="009C508C" w:rsidRDefault="009C508C" w:rsidP="009C508C">
      <w:pPr>
        <w:ind w:left="284"/>
        <w:rPr>
          <w:rFonts w:eastAsia="宋体"/>
          <w:lang w:eastAsia="zh-CN"/>
        </w:rPr>
      </w:pPr>
      <w:r>
        <w:rPr>
          <w:rFonts w:eastAsia="宋体"/>
          <w:lang w:eastAsia="zh-CN"/>
        </w:rPr>
        <w:t xml:space="preserve">It seems then it is not possible for the LMF to get the correct Altitude of the TRP to provide positioning. We hence propose to correct this issue by introducing a NTN </w:t>
      </w:r>
      <w:r w:rsidRPr="006D1171">
        <w:rPr>
          <w:rFonts w:eastAsia="宋体"/>
          <w:lang w:eastAsia="zh-CN"/>
        </w:rPr>
        <w:t>Access Point Position</w:t>
      </w:r>
      <w:r>
        <w:rPr>
          <w:rFonts w:eastAsia="宋体"/>
          <w:lang w:eastAsia="zh-CN"/>
        </w:rPr>
        <w:t xml:space="preserve"> based on ECEF. The X, Y, Z are currently aligned with the RRC e.g.</w:t>
      </w:r>
      <w:r w:rsidRPr="000E2CF8">
        <w:t xml:space="preserve"> </w:t>
      </w:r>
      <w:r w:rsidRPr="00E704A7">
        <w:rPr>
          <w:rFonts w:eastAsia="宋体"/>
          <w:i/>
          <w:lang w:eastAsia="zh-CN"/>
        </w:rPr>
        <w:t>EphemerisInfo</w:t>
      </w:r>
      <w:r>
        <w:rPr>
          <w:rFonts w:eastAsia="宋体"/>
          <w:lang w:eastAsia="zh-CN"/>
        </w:rPr>
        <w:t xml:space="preserve"> IE . The ANNEX proposes some draft CR to reflect the change in LPPa and NRPPa. </w:t>
      </w:r>
    </w:p>
    <w:p w14:paraId="49270DA4" w14:textId="77777777" w:rsidR="009C508C" w:rsidRDefault="009C508C" w:rsidP="009C508C">
      <w:pPr>
        <w:ind w:left="284"/>
        <w:rPr>
          <w:rFonts w:eastAsia="宋体"/>
          <w:lang w:eastAsia="zh-CN"/>
        </w:rPr>
      </w:pPr>
      <w:r>
        <w:rPr>
          <w:rFonts w:eastAsia="宋体"/>
          <w:lang w:eastAsia="zh-CN"/>
        </w:rPr>
        <w:t xml:space="preserve">We do not foreseen impact on F1 due to transparent payload usage in current release, but similar change could be implemented in F1 to align the specifications…. It is up to RAN3 to discuss and decide. </w:t>
      </w:r>
    </w:p>
    <w:p w14:paraId="4586B9C0" w14:textId="5FB3925C" w:rsidR="009C508C" w:rsidRDefault="00C5162C" w:rsidP="00F66500">
      <w:pPr>
        <w:pStyle w:val="ListParagraph"/>
        <w:ind w:left="0"/>
      </w:pPr>
      <w:r>
        <w:t xml:space="preserve">In case Option 2 (LMF is configured with the satellite ephemeris information), this </w:t>
      </w:r>
      <w:r w:rsidR="00D872A1">
        <w:t>issu</w:t>
      </w:r>
      <w:r w:rsidR="00007C8E">
        <w:t xml:space="preserve">e may </w:t>
      </w:r>
      <w:r w:rsidR="00F53D46">
        <w:t xml:space="preserve">be vanished. </w:t>
      </w:r>
      <w:r w:rsidR="006374D7">
        <w:t xml:space="preserve">The LMF will not initiate the TRP Information Exchange procedure or other NRPPa procedure to retrieve the location of TRP/satellite. </w:t>
      </w:r>
    </w:p>
    <w:p w14:paraId="4D4A8DCE" w14:textId="77777777" w:rsidR="006F7A69" w:rsidRPr="009C508C" w:rsidRDefault="006F7A69" w:rsidP="00F66500">
      <w:pPr>
        <w:pStyle w:val="ListParagraph"/>
        <w:ind w:left="0"/>
        <w:rPr>
          <w:i/>
          <w:iCs/>
        </w:rPr>
      </w:pPr>
    </w:p>
    <w:p w14:paraId="63481389" w14:textId="0E225D68" w:rsidR="006F7A69" w:rsidRPr="006F7A69" w:rsidRDefault="006F7A69" w:rsidP="00F66500">
      <w:pPr>
        <w:pStyle w:val="ListParagraph"/>
        <w:ind w:left="0"/>
        <w:rPr>
          <w:b/>
          <w:bCs/>
        </w:rPr>
      </w:pPr>
      <w:r w:rsidRPr="006F7A69">
        <w:rPr>
          <w:b/>
          <w:bCs/>
        </w:rPr>
        <w:t xml:space="preserve">Proposal </w:t>
      </w:r>
      <w:r w:rsidR="00734D76">
        <w:rPr>
          <w:b/>
          <w:bCs/>
        </w:rPr>
        <w:t>2</w:t>
      </w:r>
      <w:r w:rsidRPr="006F7A69">
        <w:rPr>
          <w:b/>
          <w:bCs/>
        </w:rPr>
        <w:t xml:space="preserve">: discuss </w:t>
      </w:r>
      <w:r w:rsidR="006877B2">
        <w:rPr>
          <w:b/>
          <w:bCs/>
        </w:rPr>
        <w:t xml:space="preserve">whether it is an issue for the </w:t>
      </w:r>
      <w:r w:rsidRPr="006F7A69">
        <w:rPr>
          <w:b/>
          <w:bCs/>
        </w:rPr>
        <w:t>Altitude IE</w:t>
      </w:r>
      <w:r w:rsidR="006877B2">
        <w:rPr>
          <w:b/>
          <w:bCs/>
        </w:rPr>
        <w:t xml:space="preserve">, after the </w:t>
      </w:r>
      <w:r w:rsidR="00CE4692">
        <w:rPr>
          <w:b/>
          <w:bCs/>
        </w:rPr>
        <w:t xml:space="preserve">LMF is configured with the satellite ephemeris </w:t>
      </w:r>
      <w:r w:rsidR="00A765B0">
        <w:rPr>
          <w:b/>
          <w:bCs/>
        </w:rPr>
        <w:t>information.</w:t>
      </w:r>
    </w:p>
    <w:p w14:paraId="4D563858" w14:textId="77777777" w:rsidR="006F7A69" w:rsidRDefault="006F7A69" w:rsidP="00F66500">
      <w:pPr>
        <w:pStyle w:val="ListParagraph"/>
        <w:ind w:left="0"/>
      </w:pPr>
    </w:p>
    <w:p w14:paraId="40D482B4" w14:textId="696264D4" w:rsidR="005161B9" w:rsidRPr="00783AFD" w:rsidRDefault="005161B9" w:rsidP="005161B9">
      <w:pPr>
        <w:pStyle w:val="ListParagraph"/>
        <w:numPr>
          <w:ilvl w:val="0"/>
          <w:numId w:val="42"/>
        </w:numPr>
        <w:rPr>
          <w:b/>
          <w:bCs/>
        </w:rPr>
      </w:pPr>
      <w:r w:rsidRPr="00783AFD">
        <w:rPr>
          <w:b/>
          <w:bCs/>
        </w:rPr>
        <w:t>Issue #</w:t>
      </w:r>
      <w:r w:rsidR="00734D76">
        <w:rPr>
          <w:b/>
          <w:bCs/>
        </w:rPr>
        <w:t>3</w:t>
      </w:r>
      <w:r w:rsidRPr="00783AFD">
        <w:rPr>
          <w:b/>
          <w:bCs/>
        </w:rPr>
        <w:t xml:space="preserve">: </w:t>
      </w:r>
      <w:r w:rsidR="007A27C0">
        <w:rPr>
          <w:b/>
          <w:bCs/>
        </w:rPr>
        <w:t>mirror-image issue</w:t>
      </w:r>
    </w:p>
    <w:p w14:paraId="464B162C" w14:textId="77777777" w:rsidR="007A27C0" w:rsidRDefault="007A27C0" w:rsidP="005161B9">
      <w:pPr>
        <w:pStyle w:val="ListParagraph"/>
        <w:ind w:left="0"/>
      </w:pPr>
      <w:r>
        <w:t xml:space="preserve">When multi-RTT position method is used for location verification, there is a mirror-image issue. </w:t>
      </w:r>
    </w:p>
    <w:p w14:paraId="5EECBB0C" w14:textId="77777777" w:rsidR="007A27C0" w:rsidRDefault="007A27C0" w:rsidP="005161B9">
      <w:pPr>
        <w:pStyle w:val="ListParagraph"/>
        <w:ind w:left="0"/>
      </w:pPr>
    </w:p>
    <w:p w14:paraId="26B21F20" w14:textId="77777777" w:rsidR="007A27C0" w:rsidRDefault="007A27C0" w:rsidP="007A27C0">
      <w:pPr>
        <w:keepNext/>
        <w:jc w:val="center"/>
      </w:pPr>
      <w:r w:rsidRPr="00816F3B">
        <w:rPr>
          <w:noProof/>
          <w:lang w:val="fr-FR" w:eastAsia="zh-CN"/>
        </w:rPr>
        <w:drawing>
          <wp:inline distT="0" distB="0" distL="0" distR="0" wp14:anchorId="0CD2049E" wp14:editId="7007E189">
            <wp:extent cx="4053600" cy="2271600"/>
            <wp:effectExtent l="0" t="0" r="0" b="0"/>
            <wp:docPr id="29" name="Picture 29"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diagram of a satellit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53600" cy="2271600"/>
                    </a:xfrm>
                    <a:prstGeom prst="rect">
                      <a:avLst/>
                    </a:prstGeom>
                    <a:noFill/>
                  </pic:spPr>
                </pic:pic>
              </a:graphicData>
            </a:graphic>
          </wp:inline>
        </w:drawing>
      </w:r>
    </w:p>
    <w:p w14:paraId="1A60DDFA" w14:textId="77777777" w:rsidR="007A27C0" w:rsidRDefault="007A27C0" w:rsidP="007A27C0">
      <w:pPr>
        <w:pStyle w:val="Caption"/>
      </w:pPr>
    </w:p>
    <w:p w14:paraId="11308103" w14:textId="064B49B5" w:rsidR="007A27C0" w:rsidRPr="00816F3B" w:rsidRDefault="007A27C0" w:rsidP="007A27C0">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rPr>
          <w:noProof/>
        </w:rPr>
        <w:t>:</w:t>
      </w:r>
      <w:r>
        <w:t xml:space="preserve"> </w:t>
      </w:r>
      <w:r w:rsidRPr="00223FF5">
        <w:t>multi-RTT based positioning with single satellite</w:t>
      </w:r>
    </w:p>
    <w:p w14:paraId="6F9F4FB2" w14:textId="77777777" w:rsidR="007A27C0" w:rsidRDefault="007A27C0" w:rsidP="00734D76">
      <w:pPr>
        <w:pStyle w:val="ListParagraph"/>
        <w:ind w:left="0"/>
        <w:rPr>
          <w:lang w:val="en-GB"/>
        </w:rPr>
      </w:pPr>
    </w:p>
    <w:p w14:paraId="7CCADD35" w14:textId="39C47041" w:rsidR="00544CF2" w:rsidRDefault="001D6F78" w:rsidP="00544CF2">
      <w:pPr>
        <w:pStyle w:val="ListParagraph"/>
        <w:ind w:left="0"/>
        <w:rPr>
          <w:lang w:val="en-GB"/>
        </w:rPr>
      </w:pPr>
      <w:r w:rsidRPr="001D6F78">
        <w:rPr>
          <w:lang w:val="en-GB"/>
        </w:rPr>
        <w:t>RAN#101 endorses that E-CID method could be further analyzed and enhanced in RAN3, if needed for NTN scenarios (NR-NTN and IoT-NTN).</w:t>
      </w:r>
      <w:r w:rsidR="00D95A48">
        <w:rPr>
          <w:lang w:val="en-GB"/>
        </w:rPr>
        <w:t xml:space="preserve"> </w:t>
      </w:r>
    </w:p>
    <w:p w14:paraId="1B910E68" w14:textId="77777777" w:rsidR="00C606B9" w:rsidRDefault="00C606B9" w:rsidP="00544CF2">
      <w:pPr>
        <w:pStyle w:val="ListParagraph"/>
        <w:ind w:left="0"/>
        <w:rPr>
          <w:lang w:val="en-GB"/>
        </w:rPr>
      </w:pPr>
    </w:p>
    <w:p w14:paraId="68FB5D53" w14:textId="4EC0D28D" w:rsidR="006C6733" w:rsidRDefault="006C6733" w:rsidP="00734D76">
      <w:pPr>
        <w:pStyle w:val="ListParagraph"/>
        <w:ind w:left="0"/>
        <w:rPr>
          <w:lang w:val="en-GB"/>
        </w:rPr>
      </w:pPr>
      <w:r>
        <w:rPr>
          <w:lang w:val="en-GB"/>
        </w:rPr>
        <w:t xml:space="preserve">RAN2#121 </w:t>
      </w:r>
      <w:r w:rsidR="00714BE9">
        <w:rPr>
          <w:lang w:val="en-GB"/>
        </w:rPr>
        <w:t>reached following agreement:</w:t>
      </w:r>
    </w:p>
    <w:p w14:paraId="6EAE4A17" w14:textId="77777777" w:rsidR="006C6733" w:rsidRPr="00F738C4" w:rsidRDefault="006C6733" w:rsidP="006C6733">
      <w:pPr>
        <w:pStyle w:val="Doc-text2"/>
        <w:pBdr>
          <w:top w:val="single" w:sz="4" w:space="1" w:color="auto"/>
          <w:left w:val="single" w:sz="4" w:space="4" w:color="auto"/>
          <w:bottom w:val="single" w:sz="4" w:space="1" w:color="auto"/>
          <w:right w:val="single" w:sz="4" w:space="4" w:color="auto"/>
        </w:pBdr>
      </w:pPr>
      <w:r w:rsidRPr="00F738C4">
        <w:t>Agreements:</w:t>
      </w:r>
    </w:p>
    <w:p w14:paraId="2F5D47BF" w14:textId="77777777" w:rsidR="006C6733" w:rsidRPr="00F738C4" w:rsidRDefault="006C6733" w:rsidP="006C6733">
      <w:pPr>
        <w:pStyle w:val="Doc-text2"/>
        <w:numPr>
          <w:ilvl w:val="0"/>
          <w:numId w:val="45"/>
        </w:numPr>
        <w:pBdr>
          <w:top w:val="single" w:sz="4" w:space="1" w:color="auto"/>
          <w:left w:val="single" w:sz="4" w:space="4" w:color="auto"/>
          <w:bottom w:val="single" w:sz="4" w:space="1" w:color="auto"/>
          <w:right w:val="single" w:sz="4" w:space="4" w:color="auto"/>
        </w:pBdr>
        <w:spacing w:after="0" w:line="240" w:lineRule="auto"/>
      </w:pPr>
      <w:r w:rsidRPr="00F738C4">
        <w:lastRenderedPageBreak/>
        <w:t xml:space="preserve">In order to resolve the mirror point ambiguity issue, the network relies on the legacy signaling and procedure to configure NTN UE to </w:t>
      </w:r>
      <w:r w:rsidRPr="000F180D">
        <w:rPr>
          <w:b/>
          <w:bCs/>
        </w:rPr>
        <w:t>measure and report neighbor cells or reference signals/beams</w:t>
      </w:r>
      <w:r w:rsidRPr="00F738C4">
        <w:t xml:space="preserve">. </w:t>
      </w:r>
      <w:r w:rsidRPr="000F180D">
        <w:t>No spec changes to radio interface are needed from RAN2 perspective</w:t>
      </w:r>
      <w:r w:rsidRPr="00F738C4">
        <w:t>. Unclear if changes are needed to other interfaces, NRPPa protocol (RAN2 will no longer discuss this)</w:t>
      </w:r>
    </w:p>
    <w:p w14:paraId="77D68C5C" w14:textId="77777777" w:rsidR="006C6733" w:rsidRPr="007A27C0" w:rsidRDefault="006C6733" w:rsidP="00734D76">
      <w:pPr>
        <w:pStyle w:val="ListParagraph"/>
        <w:ind w:left="0"/>
        <w:rPr>
          <w:i/>
          <w:iCs/>
          <w:lang w:val="en-GB"/>
        </w:rPr>
      </w:pPr>
    </w:p>
    <w:p w14:paraId="23509611" w14:textId="011F13D9" w:rsidR="00AD3700" w:rsidRDefault="000F7186" w:rsidP="00AD3700">
      <w:pPr>
        <w:pStyle w:val="ListParagraph"/>
        <w:ind w:left="0"/>
      </w:pPr>
      <w:r>
        <w:t xml:space="preserve">The LMF knows the satellite ephemeris, and the footprint of each satellite beam/Uu cell. </w:t>
      </w:r>
      <w:r w:rsidR="00915B43" w:rsidRPr="000F180D">
        <w:t>The LMF can request the UE</w:t>
      </w:r>
      <w:r w:rsidR="00915B43" w:rsidRPr="00D834D3">
        <w:t xml:space="preserve"> </w:t>
      </w:r>
      <w:r w:rsidR="00915B43" w:rsidRPr="000F180D">
        <w:t xml:space="preserve">for which the </w:t>
      </w:r>
      <w:r w:rsidR="005648F7" w:rsidRPr="000F180D">
        <w:t>location verification is performed to do RSRP measurements for certain neighboring cells</w:t>
      </w:r>
      <w:r w:rsidR="00E73300" w:rsidRPr="00D834D3">
        <w:t xml:space="preserve">. </w:t>
      </w:r>
      <w:r w:rsidR="00AD3700" w:rsidRPr="000F180D">
        <w:t xml:space="preserve">In Figure 2, the network verified location procedure is intended to prevent the UE to maliciously report itself being in the below part of the cell </w:t>
      </w:r>
      <w:r w:rsidR="00747FA2" w:rsidRPr="000F180D">
        <w:t>(e.g. mirror location B)</w:t>
      </w:r>
      <w:r w:rsidR="00AD3700" w:rsidRPr="000F180D">
        <w:t xml:space="preserve"> although it being in the upper part</w:t>
      </w:r>
      <w:r w:rsidR="00747FA2" w:rsidRPr="000F180D">
        <w:t xml:space="preserve"> (e.g. </w:t>
      </w:r>
      <w:r w:rsidR="008C092F" w:rsidRPr="000F180D">
        <w:t xml:space="preserve">actual </w:t>
      </w:r>
      <w:r w:rsidR="00747FA2" w:rsidRPr="000F180D">
        <w:t>Location A)</w:t>
      </w:r>
      <w:r w:rsidR="00AD3700" w:rsidRPr="000F180D">
        <w:t xml:space="preserve">, thus being allowed to access services not available in the country covered by the upper part of the cell. In order to detect this, neighbour cell measurements can be applied, as i.e. </w:t>
      </w:r>
      <w:r w:rsidR="001C791E" w:rsidRPr="000F180D">
        <w:t>satell</w:t>
      </w:r>
      <w:r w:rsidR="00042155" w:rsidRPr="000F180D">
        <w:t>ite beam 7 (</w:t>
      </w:r>
      <w:r w:rsidR="00AD3700" w:rsidRPr="000F180D">
        <w:t>SB7</w:t>
      </w:r>
      <w:r w:rsidR="00042155" w:rsidRPr="000F180D">
        <w:t>)</w:t>
      </w:r>
      <w:r w:rsidR="00AD3700" w:rsidRPr="000F180D">
        <w:t xml:space="preserve"> would provide a higher RSRP than i.e. SB10, thus allowing the LMF to detect the actual side in which the UE is.</w:t>
      </w:r>
    </w:p>
    <w:p w14:paraId="6599D8A0" w14:textId="77777777" w:rsidR="00AD3700" w:rsidRDefault="00AD3700" w:rsidP="00AD3700">
      <w:pPr>
        <w:keepNext/>
        <w:jc w:val="center"/>
      </w:pPr>
      <w:r>
        <w:rPr>
          <w:noProof/>
        </w:rPr>
        <mc:AlternateContent>
          <mc:Choice Requires="wps">
            <w:drawing>
              <wp:anchor distT="0" distB="0" distL="114300" distR="114300" simplePos="0" relativeHeight="251658241" behindDoc="0" locked="0" layoutInCell="1" allowOverlap="1" wp14:anchorId="41A4313D" wp14:editId="5301CD52">
                <wp:simplePos x="0" y="0"/>
                <wp:positionH relativeFrom="margin">
                  <wp:posOffset>2169795</wp:posOffset>
                </wp:positionH>
                <wp:positionV relativeFrom="paragraph">
                  <wp:posOffset>233680</wp:posOffset>
                </wp:positionV>
                <wp:extent cx="1847850" cy="1066800"/>
                <wp:effectExtent l="0" t="38100" r="57150" b="19050"/>
                <wp:wrapNone/>
                <wp:docPr id="1" name="Straight Arrow Connector 1"/>
                <wp:cNvGraphicFramePr/>
                <a:graphic xmlns:a="http://schemas.openxmlformats.org/drawingml/2006/main">
                  <a:graphicData uri="http://schemas.microsoft.com/office/word/2010/wordprocessingShape">
                    <wps:wsp>
                      <wps:cNvCnPr/>
                      <wps:spPr>
                        <a:xfrm flipV="1">
                          <a:off x="0" y="0"/>
                          <a:ext cx="1847850" cy="1066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a16="http://schemas.microsoft.com/office/drawing/2014/main" xmlns:w16du="http://schemas.microsoft.com/office/word/2023/wordml/word16du">
            <w:pict w14:anchorId="6EE5B74E">
              <v:shapetype id="_x0000_t32" coordsize="21600,21600" o:oned="t" filled="f" o:spt="32" path="m,l21600,21600e" w14:anchorId="6766A987">
                <v:path fillok="f" arrowok="t" o:connecttype="none"/>
                <o:lock v:ext="edit" shapetype="t"/>
              </v:shapetype>
              <v:shape id="Straight Arrow Connector 1" style="position:absolute;margin-left:170.85pt;margin-top:18.4pt;width:145.5pt;height:84pt;flip:y;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">
                <v:stroke joinstyle="miter" endarrow="block"/>
                <w10:wrap anchorx="margin"/>
              </v:shape>
            </w:pict>
          </mc:Fallback>
        </mc:AlternateContent>
      </w:r>
      <w:r>
        <w:rPr>
          <w:noProof/>
        </w:rPr>
        <mc:AlternateContent>
          <mc:Choice Requires="wps">
            <w:drawing>
              <wp:anchor distT="0" distB="0" distL="114300" distR="114300" simplePos="0" relativeHeight="251658240" behindDoc="0" locked="0" layoutInCell="1" allowOverlap="1" wp14:anchorId="072EACAB" wp14:editId="24A2C27D">
                <wp:simplePos x="0" y="0"/>
                <wp:positionH relativeFrom="column">
                  <wp:posOffset>3935095</wp:posOffset>
                </wp:positionH>
                <wp:positionV relativeFrom="paragraph">
                  <wp:posOffset>62230</wp:posOffset>
                </wp:positionV>
                <wp:extent cx="914400" cy="26670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noFill/>
                        </a:ln>
                      </wps:spPr>
                      <wps:txbx>
                        <w:txbxContent>
                          <w:p w14:paraId="167711A0" w14:textId="77777777" w:rsidR="00AD3700" w:rsidRPr="00B27739" w:rsidRDefault="00AD3700" w:rsidP="00AD3700">
                            <w:r>
                              <w:t>Country border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xmlns:w16du="http://schemas.microsoft.com/office/word/2023/wordml/word16du">
            <w:pict w14:anchorId="02A04F21">
              <v:shapetype id="_x0000_t202" coordsize="21600,21600" o:spt="202" path="m,l,21600r21600,l21600,xe" w14:anchorId="072EACAB">
                <v:stroke joinstyle="miter"/>
                <v:path gradientshapeok="t" o:connecttype="rect"/>
              </v:shapetype>
              <v:shape id="Text Box 2" style="position:absolute;left:0;text-align:left;margin-left:309.85pt;margin-top:4.9pt;width:1in;height:21pt;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">
                <v:textbox>
                  <w:txbxContent>
                    <w:p w:rsidRPr="00B27739" w:rsidR="00AD3700" w:rsidP="00AD3700" w:rsidRDefault="00AD3700" w14:paraId="11E40DAE" w14:textId="77777777">
                      <w:r>
                        <w:t>Country border</w:t>
                      </w:r>
                    </w:p>
                  </w:txbxContent>
                </v:textbox>
              </v:shape>
            </w:pict>
          </mc:Fallback>
        </mc:AlternateContent>
      </w:r>
      <w:r w:rsidRPr="003E5F61">
        <w:rPr>
          <w:noProof/>
        </w:rPr>
        <w:drawing>
          <wp:inline distT="0" distB="0" distL="0" distR="0" wp14:anchorId="130BE8E4" wp14:editId="4AF21E23">
            <wp:extent cx="2313216" cy="1634525"/>
            <wp:effectExtent l="0" t="0" r="0" b="3810"/>
            <wp:docPr id="8" name="Picture 8" descr="A diagram of a diagram of circles&#10;&#10;Description automatically generated">
              <a:extLst xmlns:a="http://schemas.openxmlformats.org/drawingml/2006/main">
                <a:ext uri="{FF2B5EF4-FFF2-40B4-BE49-F238E27FC236}">
                  <a16:creationId xmlns:a16="http://schemas.microsoft.com/office/drawing/2014/main" id="{F0801AEE-28F8-4145-87EE-35A2D772C5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diagram of a diagram of circles&#10;&#10;Description automatically generated">
                      <a:extLst>
                        <a:ext uri="{FF2B5EF4-FFF2-40B4-BE49-F238E27FC236}">
                          <a16:creationId xmlns:a16="http://schemas.microsoft.com/office/drawing/2014/main" id="{F0801AEE-28F8-4145-87EE-35A2D772C572}"/>
                        </a:ext>
                      </a:extLst>
                    </pic:cNvPr>
                    <pic:cNvPicPr>
                      <a:picLocks noChangeAspect="1"/>
                    </pic:cNvPicPr>
                  </pic:nvPicPr>
                  <pic:blipFill>
                    <a:blip r:embed="rId19"/>
                    <a:stretch>
                      <a:fillRect/>
                    </a:stretch>
                  </pic:blipFill>
                  <pic:spPr>
                    <a:xfrm>
                      <a:off x="0" y="0"/>
                      <a:ext cx="2313216" cy="1634525"/>
                    </a:xfrm>
                    <a:prstGeom prst="rect">
                      <a:avLst/>
                    </a:prstGeom>
                  </pic:spPr>
                </pic:pic>
              </a:graphicData>
            </a:graphic>
          </wp:inline>
        </w:drawing>
      </w:r>
    </w:p>
    <w:p w14:paraId="5A1852C8" w14:textId="37CFAAAC" w:rsidR="00AD3700" w:rsidRPr="009D27EA" w:rsidRDefault="00AD3700" w:rsidP="00AD3700">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xml:space="preserve"> UE placement (red triangle) with respect to a country border (blue line)</w:t>
      </w:r>
    </w:p>
    <w:p w14:paraId="5A5D88C0" w14:textId="7794BED7" w:rsidR="002461F5" w:rsidRDefault="008913B6" w:rsidP="00AD3700">
      <w:pPr>
        <w:rPr>
          <w:i/>
          <w:iCs/>
        </w:rPr>
      </w:pPr>
      <w:r>
        <w:t xml:space="preserve">The UE measures the serving cell and neighbour cells. </w:t>
      </w:r>
      <w:r w:rsidR="00890F2C">
        <w:rPr>
          <w:i/>
          <w:iCs/>
        </w:rPr>
        <w:t>This still work</w:t>
      </w:r>
      <w:r w:rsidR="00F35D2E">
        <w:rPr>
          <w:i/>
          <w:iCs/>
        </w:rPr>
        <w:t>s in case UE measure</w:t>
      </w:r>
      <w:r w:rsidR="00E204B6">
        <w:rPr>
          <w:i/>
          <w:iCs/>
        </w:rPr>
        <w:t>s</w:t>
      </w:r>
      <w:r w:rsidR="00F35D2E">
        <w:rPr>
          <w:i/>
          <w:iCs/>
        </w:rPr>
        <w:t xml:space="preserve"> neighboring cells</w:t>
      </w:r>
      <w:r w:rsidR="00664A75">
        <w:rPr>
          <w:i/>
          <w:iCs/>
        </w:rPr>
        <w:t xml:space="preserve">. It may be a new requirement to UE, i.e. to measure </w:t>
      </w:r>
      <w:r w:rsidR="00E204B6">
        <w:rPr>
          <w:i/>
          <w:iCs/>
        </w:rPr>
        <w:t xml:space="preserve">particular </w:t>
      </w:r>
      <w:r w:rsidR="00664A75">
        <w:rPr>
          <w:i/>
          <w:iCs/>
        </w:rPr>
        <w:t xml:space="preserve">neighbor cells. </w:t>
      </w:r>
    </w:p>
    <w:p w14:paraId="3C30ED75" w14:textId="06D2616F" w:rsidR="003F147F" w:rsidRDefault="003F147F" w:rsidP="00AD3700">
      <w:r>
        <w:t>The UE provides the measurement result indicating the related cell (e.g.</w:t>
      </w:r>
      <w:r w:rsidR="0045613B">
        <w:t xml:space="preserve"> PCI, CGI</w:t>
      </w:r>
      <w:r w:rsidR="00A833CE">
        <w:t>, etc). By combin</w:t>
      </w:r>
      <w:r w:rsidR="00E87449">
        <w:t>in</w:t>
      </w:r>
      <w:r w:rsidR="00A833CE">
        <w:t xml:space="preserve">g the received measurement result and the knowledge of satellite beam information, the LMF is able to differentiate the UE’s actual location and the mirror-location. </w:t>
      </w:r>
    </w:p>
    <w:p w14:paraId="23091B43" w14:textId="77777777" w:rsidR="00CA76D4" w:rsidRDefault="00CA76D4" w:rsidP="00CA76D4">
      <w:pPr>
        <w:pStyle w:val="ListParagraph"/>
        <w:ind w:left="0"/>
      </w:pPr>
      <w:r>
        <w:t xml:space="preserve">One argument is the LMF may not know the PCI. But this may be not an issue. The LMF can initiate TRP Information Exchange procedure to </w:t>
      </w:r>
      <w:r w:rsidRPr="009C02E0">
        <w:t>request the NG-RAN node to provide detailed information for TRPs hosted by the NG-RAN node.</w:t>
      </w:r>
      <w:r>
        <w:t xml:space="preserve"> The detailed information includes </w:t>
      </w:r>
      <w:r w:rsidRPr="00F560E6">
        <w:t>nr pci, ng-ran cgi, nr arfcn, prs config, ssb config, sfn init time, spatial direction info, geocoordinates, trp type, ondemand prs, trp tx teg, beam antenna info</w:t>
      </w:r>
      <w:r>
        <w:t xml:space="preserve">. </w:t>
      </w:r>
    </w:p>
    <w:p w14:paraId="2F67AE89" w14:textId="77777777" w:rsidR="00CA76D4" w:rsidRDefault="00CA76D4" w:rsidP="00CA76D4">
      <w:pPr>
        <w:pStyle w:val="ListParagraph"/>
        <w:ind w:left="0"/>
      </w:pPr>
    </w:p>
    <w:p w14:paraId="379F8567" w14:textId="77777777" w:rsidR="00CA76D4" w:rsidRPr="00FB56EE" w:rsidRDefault="00CA76D4" w:rsidP="00CA76D4">
      <w:pPr>
        <w:pStyle w:val="ListParagraph"/>
        <w:ind w:left="0"/>
        <w:rPr>
          <w:b/>
        </w:rPr>
      </w:pPr>
      <w:r>
        <w:t xml:space="preserve">TS38.305 defines following information that can be transferred from gNB to LMF: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CA76D4" w:rsidRPr="00E86B83" w14:paraId="519E3EED" w14:textId="77777777" w:rsidTr="00656109">
        <w:trPr>
          <w:jc w:val="center"/>
        </w:trPr>
        <w:tc>
          <w:tcPr>
            <w:tcW w:w="5393" w:type="dxa"/>
          </w:tcPr>
          <w:p w14:paraId="7DCD8CC4" w14:textId="77777777" w:rsidR="00CA76D4" w:rsidRPr="00E86B83" w:rsidRDefault="00CA76D4" w:rsidP="00656109">
            <w:pPr>
              <w:pStyle w:val="TAH"/>
            </w:pPr>
            <w:r w:rsidRPr="00E86B83">
              <w:t xml:space="preserve">Information </w:t>
            </w:r>
          </w:p>
        </w:tc>
      </w:tr>
      <w:tr w:rsidR="00CA76D4" w:rsidRPr="00E86B83" w14:paraId="56782A22" w14:textId="77777777" w:rsidTr="00656109">
        <w:trPr>
          <w:jc w:val="center"/>
        </w:trPr>
        <w:tc>
          <w:tcPr>
            <w:tcW w:w="5393" w:type="dxa"/>
          </w:tcPr>
          <w:p w14:paraId="3EE0F086" w14:textId="77777777" w:rsidR="00CA76D4" w:rsidRPr="00E86B83" w:rsidRDefault="00CA76D4" w:rsidP="00656109">
            <w:pPr>
              <w:pStyle w:val="TAL"/>
            </w:pPr>
            <w:r w:rsidRPr="00937F36">
              <w:rPr>
                <w:i/>
                <w:u w:val="single"/>
              </w:rPr>
              <w:t>UL Angle of Arrival</w:t>
            </w:r>
            <w:r w:rsidRPr="00E86B83">
              <w:t xml:space="preserve"> (azimuth and elevation)</w:t>
            </w:r>
          </w:p>
        </w:tc>
      </w:tr>
      <w:tr w:rsidR="00CA76D4" w:rsidRPr="00E86B83" w14:paraId="0B89D15B" w14:textId="77777777" w:rsidTr="00656109">
        <w:trPr>
          <w:jc w:val="center"/>
        </w:trPr>
        <w:tc>
          <w:tcPr>
            <w:tcW w:w="5393" w:type="dxa"/>
          </w:tcPr>
          <w:p w14:paraId="5AF531F1" w14:textId="77777777" w:rsidR="00CA76D4" w:rsidRPr="00E86B83" w:rsidRDefault="00CA76D4" w:rsidP="00656109">
            <w:pPr>
              <w:pStyle w:val="TAL"/>
            </w:pPr>
            <w:r w:rsidRPr="00E86B83">
              <w:t>Cell Portion ID</w:t>
            </w:r>
          </w:p>
        </w:tc>
      </w:tr>
      <w:tr w:rsidR="00CA76D4" w:rsidRPr="00E86B83" w14:paraId="1B2F227A" w14:textId="77777777" w:rsidTr="00656109">
        <w:trPr>
          <w:jc w:val="center"/>
        </w:trPr>
        <w:tc>
          <w:tcPr>
            <w:tcW w:w="5393" w:type="dxa"/>
          </w:tcPr>
          <w:p w14:paraId="41314BA0" w14:textId="77777777" w:rsidR="00CA76D4" w:rsidRPr="00E86B83" w:rsidRDefault="00CA76D4" w:rsidP="00656109">
            <w:pPr>
              <w:pStyle w:val="TAL"/>
            </w:pPr>
            <w:r w:rsidRPr="00E86B83">
              <w:t>NR Measurement Results List:</w:t>
            </w:r>
          </w:p>
        </w:tc>
      </w:tr>
      <w:tr w:rsidR="00CA76D4" w:rsidRPr="00E86B83" w14:paraId="13036B2E" w14:textId="77777777" w:rsidTr="00656109">
        <w:trPr>
          <w:jc w:val="center"/>
        </w:trPr>
        <w:tc>
          <w:tcPr>
            <w:tcW w:w="5393" w:type="dxa"/>
          </w:tcPr>
          <w:p w14:paraId="7A4A64A1" w14:textId="77777777" w:rsidR="00CA76D4" w:rsidRPr="00E86B83" w:rsidRDefault="00CA76D4" w:rsidP="00656109">
            <w:pPr>
              <w:pStyle w:val="TAL"/>
              <w:ind w:left="180"/>
            </w:pPr>
            <w:r w:rsidRPr="00E86B83">
              <w:t>- SS Reference signal received power (SS-RSRP)</w:t>
            </w:r>
          </w:p>
        </w:tc>
      </w:tr>
      <w:tr w:rsidR="00CA76D4" w:rsidRPr="00E86B83" w14:paraId="20D250BC" w14:textId="77777777" w:rsidTr="00656109">
        <w:trPr>
          <w:jc w:val="center"/>
        </w:trPr>
        <w:tc>
          <w:tcPr>
            <w:tcW w:w="5393" w:type="dxa"/>
          </w:tcPr>
          <w:p w14:paraId="05336C67" w14:textId="77777777" w:rsidR="00CA76D4" w:rsidRPr="00E86B83" w:rsidRDefault="00CA76D4" w:rsidP="00656109">
            <w:pPr>
              <w:pStyle w:val="TAL"/>
              <w:ind w:left="180"/>
            </w:pPr>
            <w:r w:rsidRPr="00E86B83">
              <w:t>- SS Reference Signal Received Quality (SS-RSRQ)</w:t>
            </w:r>
          </w:p>
        </w:tc>
      </w:tr>
      <w:tr w:rsidR="00CA76D4" w:rsidRPr="00E86B83" w14:paraId="46EEF257" w14:textId="77777777" w:rsidTr="00656109">
        <w:trPr>
          <w:jc w:val="center"/>
        </w:trPr>
        <w:tc>
          <w:tcPr>
            <w:tcW w:w="5393" w:type="dxa"/>
          </w:tcPr>
          <w:p w14:paraId="3F70014E" w14:textId="77777777" w:rsidR="00CA76D4" w:rsidRPr="00E86B83" w:rsidRDefault="00CA76D4" w:rsidP="00656109">
            <w:pPr>
              <w:pStyle w:val="TAL"/>
              <w:ind w:left="180"/>
            </w:pPr>
            <w:r w:rsidRPr="00E86B83">
              <w:t>- CSI Reference signal received power (CSI-RSRP)</w:t>
            </w:r>
          </w:p>
        </w:tc>
      </w:tr>
      <w:tr w:rsidR="00CA76D4" w:rsidRPr="00E86B83" w14:paraId="72A2E9E9" w14:textId="77777777" w:rsidTr="00656109">
        <w:trPr>
          <w:jc w:val="center"/>
        </w:trPr>
        <w:tc>
          <w:tcPr>
            <w:tcW w:w="5393" w:type="dxa"/>
          </w:tcPr>
          <w:p w14:paraId="57D3C7C0" w14:textId="77777777" w:rsidR="00CA76D4" w:rsidRPr="00E86B83" w:rsidRDefault="00CA76D4" w:rsidP="00656109">
            <w:pPr>
              <w:pStyle w:val="TAL"/>
              <w:ind w:left="180"/>
            </w:pPr>
            <w:r w:rsidRPr="00E86B83">
              <w:t>- CSI Reference Signal Received Quality (CSI-RSRQ)</w:t>
            </w:r>
          </w:p>
        </w:tc>
      </w:tr>
      <w:tr w:rsidR="00CA76D4" w:rsidRPr="00E86B83" w14:paraId="381F7F7E" w14:textId="77777777" w:rsidTr="00656109">
        <w:trPr>
          <w:jc w:val="center"/>
        </w:trPr>
        <w:tc>
          <w:tcPr>
            <w:tcW w:w="5393" w:type="dxa"/>
          </w:tcPr>
          <w:p w14:paraId="6EF495B0" w14:textId="77777777" w:rsidR="00CA76D4" w:rsidRPr="00E86B83" w:rsidRDefault="00CA76D4" w:rsidP="00656109">
            <w:pPr>
              <w:pStyle w:val="TAL"/>
              <w:ind w:left="180"/>
            </w:pPr>
            <w:r w:rsidRPr="00E86B83">
              <w:t>- NR Cell Global Identifier /</w:t>
            </w:r>
            <w:r w:rsidRPr="00937F36">
              <w:rPr>
                <w:i/>
                <w:u w:val="single"/>
              </w:rPr>
              <w:t>Physical Cell ID</w:t>
            </w:r>
          </w:p>
        </w:tc>
      </w:tr>
      <w:tr w:rsidR="00CA76D4" w:rsidRPr="00E86B83" w14:paraId="3CBA4C6B" w14:textId="77777777" w:rsidTr="00656109">
        <w:trPr>
          <w:jc w:val="center"/>
        </w:trPr>
        <w:tc>
          <w:tcPr>
            <w:tcW w:w="5393" w:type="dxa"/>
          </w:tcPr>
          <w:p w14:paraId="2B6AD6AC" w14:textId="77777777" w:rsidR="00CA76D4" w:rsidRPr="00E86B83" w:rsidRDefault="00CA76D4" w:rsidP="00656109">
            <w:pPr>
              <w:pStyle w:val="TAL"/>
              <w:ind w:left="180"/>
            </w:pPr>
            <w:r w:rsidRPr="00E86B83">
              <w:t xml:space="preserve">- </w:t>
            </w:r>
            <w:r w:rsidRPr="00937F36">
              <w:rPr>
                <w:i/>
              </w:rPr>
              <w:t>Timing Advance</w:t>
            </w:r>
            <w:r w:rsidRPr="00E86B83">
              <w:t xml:space="preserve"> (T</w:t>
            </w:r>
            <w:r w:rsidRPr="00E86B83">
              <w:rPr>
                <w:vertAlign w:val="subscript"/>
              </w:rPr>
              <w:t>ADV</w:t>
            </w:r>
            <w:r w:rsidRPr="00E86B83">
              <w:t>)</w:t>
            </w:r>
          </w:p>
        </w:tc>
      </w:tr>
    </w:tbl>
    <w:p w14:paraId="521266BB" w14:textId="77777777" w:rsidR="00CA76D4" w:rsidRPr="00FB56EE" w:rsidRDefault="00CA76D4" w:rsidP="00CA76D4">
      <w:pPr>
        <w:jc w:val="center"/>
        <w:rPr>
          <w:b/>
        </w:rPr>
      </w:pPr>
      <w:r w:rsidRPr="00FB56EE">
        <w:rPr>
          <w:b/>
        </w:rPr>
        <w:t>Table: Information that may be transferred from gNB to the LMF</w:t>
      </w:r>
    </w:p>
    <w:p w14:paraId="2DDE45BB" w14:textId="1BADEAF3" w:rsidR="00617EA9" w:rsidRDefault="00CA76D4" w:rsidP="001045F0">
      <w:pPr>
        <w:pStyle w:val="ListParagraph"/>
        <w:ind w:left="0"/>
        <w:rPr>
          <w:lang w:val="en-GB"/>
        </w:rPr>
      </w:pPr>
      <w:r>
        <w:rPr>
          <w:lang w:val="en-GB"/>
        </w:rPr>
        <w:t xml:space="preserve">Based on the above information, the LMF can know the neighboring cell for the UE. This can address the mirror-image issue. </w:t>
      </w:r>
    </w:p>
    <w:p w14:paraId="2F283958" w14:textId="604A8A01" w:rsidR="00BA742C" w:rsidRDefault="00BA742C" w:rsidP="00BA742C">
      <w:pPr>
        <w:rPr>
          <w:b/>
          <w:bCs/>
        </w:rPr>
      </w:pPr>
      <w:r>
        <w:rPr>
          <w:b/>
          <w:bCs/>
        </w:rPr>
        <w:t>Observation</w:t>
      </w:r>
      <w:r w:rsidR="00656109">
        <w:rPr>
          <w:b/>
          <w:bCs/>
        </w:rPr>
        <w:t xml:space="preserve"> 1</w:t>
      </w:r>
      <w:r>
        <w:rPr>
          <w:b/>
          <w:bCs/>
        </w:rPr>
        <w:t xml:space="preserve">: by measuring the neighbour cell, the LMF is able to differentiate the UE’s actual location from the mirror location. </w:t>
      </w:r>
    </w:p>
    <w:p w14:paraId="228455F9" w14:textId="77777777" w:rsidR="009D4FF3" w:rsidRDefault="009D4FF3" w:rsidP="009D4FF3">
      <w:r>
        <w:t xml:space="preserve">In current E-CID position method, the LMF only request the UE to perform specific measurement, as defined in TS 37.355 (copied as below). </w:t>
      </w:r>
    </w:p>
    <w:p w14:paraId="49E2F292" w14:textId="77777777" w:rsidR="009D4FF3" w:rsidRPr="00B15D13" w:rsidRDefault="009D4FF3" w:rsidP="009D4FF3">
      <w:pPr>
        <w:pStyle w:val="PL"/>
        <w:shd w:val="clear" w:color="auto" w:fill="E6E6E6"/>
        <w:rPr>
          <w:snapToGrid w:val="0"/>
        </w:rPr>
      </w:pPr>
      <w:r w:rsidRPr="00B15D13">
        <w:rPr>
          <w:snapToGrid w:val="0"/>
        </w:rPr>
        <w:t>NR-ECID-RequestLocationInformation-r16 ::= SEQUENCE {</w:t>
      </w:r>
    </w:p>
    <w:p w14:paraId="22809EF6" w14:textId="77777777" w:rsidR="009D4FF3" w:rsidRPr="00B15D13" w:rsidRDefault="009D4FF3" w:rsidP="009D4FF3">
      <w:pPr>
        <w:pStyle w:val="PL"/>
        <w:shd w:val="clear" w:color="auto" w:fill="E6E6E6"/>
        <w:rPr>
          <w:snapToGrid w:val="0"/>
        </w:rPr>
      </w:pPr>
      <w:r w:rsidRPr="00B15D13">
        <w:lastRenderedPageBreak/>
        <w:tab/>
      </w:r>
      <w:r w:rsidRPr="00B15D13">
        <w:rPr>
          <w:snapToGrid w:val="0"/>
        </w:rPr>
        <w:t>requestedMeasurements-r16</w:t>
      </w:r>
      <w:r w:rsidRPr="00B15D13">
        <w:rPr>
          <w:snapToGrid w:val="0"/>
        </w:rPr>
        <w:tab/>
      </w:r>
      <w:r w:rsidRPr="00B15D13">
        <w:rPr>
          <w:snapToGrid w:val="0"/>
        </w:rPr>
        <w:tab/>
        <w:t>BIT STRING {</w:t>
      </w:r>
      <w:r w:rsidRPr="00B15D13">
        <w:rPr>
          <w:snapToGrid w:val="0"/>
        </w:rPr>
        <w:tab/>
        <w:t>ssrsrpReq</w:t>
      </w:r>
      <w:r w:rsidRPr="00B15D13">
        <w:rPr>
          <w:snapToGrid w:val="0"/>
        </w:rPr>
        <w:tab/>
      </w:r>
      <w:r w:rsidRPr="00B15D13">
        <w:rPr>
          <w:snapToGrid w:val="0"/>
        </w:rPr>
        <w:tab/>
        <w:t>(0),</w:t>
      </w:r>
    </w:p>
    <w:p w14:paraId="3B5F07A1" w14:textId="77777777" w:rsidR="009D4FF3" w:rsidRPr="00B15D13" w:rsidRDefault="009D4FF3" w:rsidP="009D4FF3">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ssrsrqReq</w:t>
      </w:r>
      <w:r w:rsidRPr="00B15D13">
        <w:rPr>
          <w:snapToGrid w:val="0"/>
        </w:rPr>
        <w:tab/>
      </w:r>
      <w:r w:rsidRPr="00B15D13">
        <w:rPr>
          <w:snapToGrid w:val="0"/>
        </w:rPr>
        <w:tab/>
        <w:t>(1),</w:t>
      </w:r>
    </w:p>
    <w:p w14:paraId="47B4712C" w14:textId="77777777" w:rsidR="009D4FF3" w:rsidRPr="00B15D13" w:rsidRDefault="009D4FF3" w:rsidP="009D4FF3">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csirsrpReq</w:t>
      </w:r>
      <w:r w:rsidRPr="00B15D13">
        <w:rPr>
          <w:snapToGrid w:val="0"/>
        </w:rPr>
        <w:tab/>
      </w:r>
      <w:r w:rsidRPr="00B15D13">
        <w:rPr>
          <w:snapToGrid w:val="0"/>
        </w:rPr>
        <w:tab/>
        <w:t>(2),</w:t>
      </w:r>
      <w:r w:rsidRPr="00B15D13">
        <w:rPr>
          <w:snapToGrid w:val="0"/>
        </w:rPr>
        <w:tab/>
      </w:r>
      <w:r w:rsidRPr="00B15D13">
        <w:rPr>
          <w:snapToGrid w:val="0"/>
        </w:rPr>
        <w:tab/>
      </w:r>
      <w:r w:rsidRPr="00B15D13">
        <w:rPr>
          <w:snapToGrid w:val="0"/>
        </w:rPr>
        <w:tab/>
      </w:r>
      <w:r w:rsidRPr="00B15D13">
        <w:rPr>
          <w:snapToGrid w:val="0"/>
        </w:rPr>
        <w:tab/>
      </w:r>
    </w:p>
    <w:p w14:paraId="70667BF9" w14:textId="77777777" w:rsidR="009D4FF3" w:rsidRPr="00B15D13" w:rsidRDefault="009D4FF3" w:rsidP="009D4FF3">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csirsrqReq</w:t>
      </w:r>
      <w:r w:rsidRPr="00B15D13">
        <w:rPr>
          <w:snapToGrid w:val="0"/>
        </w:rPr>
        <w:tab/>
      </w:r>
      <w:r w:rsidRPr="00B15D13">
        <w:rPr>
          <w:snapToGrid w:val="0"/>
        </w:rPr>
        <w:tab/>
        <w:t>(3)} (SIZE(1..8)),</w:t>
      </w:r>
    </w:p>
    <w:p w14:paraId="26AEFB3E" w14:textId="77777777" w:rsidR="009D4FF3" w:rsidRPr="00B15D13" w:rsidRDefault="009D4FF3" w:rsidP="009D4FF3">
      <w:pPr>
        <w:pStyle w:val="PL"/>
        <w:shd w:val="clear" w:color="auto" w:fill="E6E6E6"/>
        <w:rPr>
          <w:snapToGrid w:val="0"/>
        </w:rPr>
      </w:pPr>
      <w:r w:rsidRPr="00B15D13">
        <w:rPr>
          <w:snapToGrid w:val="0"/>
        </w:rPr>
        <w:tab/>
        <w:t>...</w:t>
      </w:r>
    </w:p>
    <w:p w14:paraId="21E92FB3" w14:textId="77777777" w:rsidR="009D4FF3" w:rsidRPr="00B15D13" w:rsidRDefault="009D4FF3" w:rsidP="009D4FF3">
      <w:pPr>
        <w:pStyle w:val="PL"/>
        <w:shd w:val="clear" w:color="auto" w:fill="E6E6E6"/>
        <w:rPr>
          <w:snapToGrid w:val="0"/>
        </w:rPr>
      </w:pPr>
      <w:r w:rsidRPr="00B15D13">
        <w:rPr>
          <w:snapToGrid w:val="0"/>
        </w:rPr>
        <w:t>}</w:t>
      </w:r>
    </w:p>
    <w:p w14:paraId="09D7A605" w14:textId="77777777" w:rsidR="009D4FF3" w:rsidRPr="00B15D13" w:rsidRDefault="009D4FF3" w:rsidP="009D4FF3">
      <w:pPr>
        <w:pStyle w:val="PL"/>
        <w:shd w:val="clear" w:color="auto" w:fill="E6E6E6"/>
      </w:pPr>
    </w:p>
    <w:p w14:paraId="3108C5F0" w14:textId="77777777" w:rsidR="009D4FF3" w:rsidRPr="00B15D13" w:rsidRDefault="009D4FF3" w:rsidP="009D4FF3">
      <w:pPr>
        <w:pStyle w:val="PL"/>
        <w:shd w:val="clear" w:color="auto" w:fill="E6E6E6"/>
      </w:pPr>
      <w:r w:rsidRPr="00B15D13">
        <w:t>-- ASN1STOP</w:t>
      </w:r>
    </w:p>
    <w:p w14:paraId="671DFE07" w14:textId="77777777" w:rsidR="00AD3700" w:rsidRDefault="00AD3700" w:rsidP="00AD3700">
      <w:pPr>
        <w:rPr>
          <w:highlight w:val="yellow"/>
        </w:rPr>
      </w:pPr>
    </w:p>
    <w:p w14:paraId="364E30DC" w14:textId="37A89AEF" w:rsidR="00AD3700" w:rsidRPr="000F180D" w:rsidRDefault="00AD3700" w:rsidP="00AD3700">
      <w:r w:rsidRPr="000F180D">
        <w:t xml:space="preserve">In case of legacy procedures, </w:t>
      </w:r>
      <w:r w:rsidRPr="000F180D">
        <w:rPr>
          <w:rStyle w:val="ui-provider"/>
        </w:rPr>
        <w:t>LMF provides assistance data to UE which can be a list of PRS reference signal configuration for each TRP (i.e. gNB). UE uses the PRS assistance data to perform PRS based positioning measurements</w:t>
      </w:r>
      <w:r w:rsidRPr="000F180D">
        <w:t xml:space="preserve">. However, as </w:t>
      </w:r>
      <w:r w:rsidRPr="000F180D">
        <w:rPr>
          <w:rStyle w:val="ui-provider"/>
        </w:rPr>
        <w:t xml:space="preserve">measurement based on the provided PRS config for a list of TRPs is up to UE implementation </w:t>
      </w:r>
      <w:r w:rsidRPr="000F180D">
        <w:t>this solution may not be sufficient to achieve the desired behaviour for network verified location, as the UE in this case should report at least a cell on each side of the country border (i.e. SB6, and a worse cell i.e. SB10) as this would indicate to the LMF which side the UE is closest to. Thus, we propose to have a new information element in the LPP for network verified UE location, which is then used to indicate to the UE which cells specifically to measure and report. Such an information element may also reduce overhead in respect to reporting as the report will contain fewer entities.</w:t>
      </w:r>
    </w:p>
    <w:p w14:paraId="70B531E0" w14:textId="42ED3733" w:rsidR="00AD3700" w:rsidRPr="000F180D" w:rsidRDefault="00AD3700" w:rsidP="00AD3700">
      <w:pPr>
        <w:rPr>
          <w:b/>
        </w:rPr>
      </w:pPr>
      <w:r w:rsidRPr="000F180D">
        <w:rPr>
          <w:b/>
        </w:rPr>
        <w:t xml:space="preserve">Proposal </w:t>
      </w:r>
      <w:r w:rsidR="00DF0353" w:rsidRPr="000F180D">
        <w:rPr>
          <w:b/>
          <w:bCs/>
          <w:lang w:val="en-US"/>
        </w:rPr>
        <w:t>3</w:t>
      </w:r>
      <w:r w:rsidRPr="000F180D">
        <w:rPr>
          <w:b/>
        </w:rPr>
        <w:t xml:space="preserve">: </w:t>
      </w:r>
      <w:r w:rsidR="00983671" w:rsidRPr="000F180D">
        <w:rPr>
          <w:b/>
        </w:rPr>
        <w:t>RAN</w:t>
      </w:r>
      <w:r w:rsidR="00171561" w:rsidRPr="000F180D">
        <w:rPr>
          <w:b/>
        </w:rPr>
        <w:t>3</w:t>
      </w:r>
      <w:r w:rsidR="0074502A" w:rsidRPr="000F180D">
        <w:rPr>
          <w:b/>
        </w:rPr>
        <w:t>/RAN2</w:t>
      </w:r>
      <w:r w:rsidR="00171561" w:rsidRPr="000F180D">
        <w:rPr>
          <w:b/>
        </w:rPr>
        <w:t xml:space="preserve"> to specify </w:t>
      </w:r>
      <w:r w:rsidR="00D4741B" w:rsidRPr="000F180D">
        <w:rPr>
          <w:b/>
        </w:rPr>
        <w:t xml:space="preserve">means for the LMF to request from the UE  neighboring measurements from cells with specified PCI. </w:t>
      </w:r>
    </w:p>
    <w:p w14:paraId="2AEB1FE8" w14:textId="1A0650B9" w:rsidR="00734D76" w:rsidRPr="00734D76" w:rsidRDefault="00734D76" w:rsidP="00734D76">
      <w:pPr>
        <w:pStyle w:val="ListParagraph"/>
        <w:ind w:left="0"/>
        <w:rPr>
          <w:b/>
          <w:bCs/>
        </w:rPr>
      </w:pPr>
    </w:p>
    <w:p w14:paraId="6D9A785E" w14:textId="77777777" w:rsidR="001B7726" w:rsidRDefault="00EF29A0" w:rsidP="00734D76">
      <w:pPr>
        <w:pStyle w:val="ListParagraph"/>
        <w:ind w:left="0"/>
      </w:pPr>
      <w:r>
        <w:t xml:space="preserve">There is one </w:t>
      </w:r>
      <w:r w:rsidR="008F2877">
        <w:t xml:space="preserve">potential enhancement to add the Mapped Cell ID in </w:t>
      </w:r>
      <w:r w:rsidR="00D15E9B">
        <w:t>NRPPa</w:t>
      </w:r>
      <w:r>
        <w:t xml:space="preserve">, e.g. </w:t>
      </w:r>
      <w:r w:rsidR="001970E4" w:rsidRPr="001970E4">
        <w:t>Include mapped Cell ID in Measurement Quantities Value IE for E-CID MEASUREMENT INITIATION REQUEST NRRPa message</w:t>
      </w:r>
      <w:r w:rsidR="001970E4">
        <w:t>.</w:t>
      </w:r>
      <w:r w:rsidR="00A71EB4">
        <w:t xml:space="preserve"> </w:t>
      </w:r>
      <w:r w:rsidR="00A638A3">
        <w:t xml:space="preserve">The justification is unclear. </w:t>
      </w:r>
    </w:p>
    <w:p w14:paraId="78193E87" w14:textId="77777777" w:rsidR="001B7726" w:rsidRDefault="001B7726" w:rsidP="00734D76">
      <w:pPr>
        <w:pStyle w:val="ListParagraph"/>
        <w:ind w:left="0"/>
      </w:pPr>
    </w:p>
    <w:p w14:paraId="6399D4D7" w14:textId="2D8F9378" w:rsidR="008F2877" w:rsidRDefault="00A71EB4" w:rsidP="00734D76">
      <w:pPr>
        <w:pStyle w:val="ListParagraph"/>
        <w:ind w:left="0"/>
      </w:pPr>
      <w:r>
        <w:t>It is worthy to first review how gNB determine the Mapped Cell ID.</w:t>
      </w:r>
    </w:p>
    <w:p w14:paraId="53F40087" w14:textId="6DF2C0AE" w:rsidR="00A71EB4" w:rsidRDefault="00A71EB4" w:rsidP="00A71EB4">
      <w:pPr>
        <w:pStyle w:val="ListParagraph"/>
        <w:numPr>
          <w:ilvl w:val="0"/>
          <w:numId w:val="42"/>
        </w:numPr>
      </w:pPr>
      <w:r>
        <w:t xml:space="preserve">Option 1: gNB determine the Mapped Cell ID based on the UE location reported from the UE. Since the UE reported location is not-trustable and awaiting for verification, </w:t>
      </w:r>
      <w:r w:rsidR="009F58EF">
        <w:t xml:space="preserve">the gNB cannot use the UE reported location to determine the Mapped Cell ID. </w:t>
      </w:r>
      <w:r w:rsidR="00F146B6">
        <w:t xml:space="preserve">So this option is not applicable. </w:t>
      </w:r>
    </w:p>
    <w:p w14:paraId="44FF5A61" w14:textId="77777777" w:rsidR="006444B9" w:rsidRDefault="006444B9" w:rsidP="000F180D">
      <w:pPr>
        <w:pStyle w:val="ListParagraph"/>
        <w:ind w:left="408"/>
      </w:pPr>
    </w:p>
    <w:p w14:paraId="37F29999" w14:textId="50161053" w:rsidR="009F58EF" w:rsidRDefault="009F58EF" w:rsidP="00A71EB4">
      <w:pPr>
        <w:pStyle w:val="ListParagraph"/>
        <w:numPr>
          <w:ilvl w:val="0"/>
          <w:numId w:val="42"/>
        </w:numPr>
      </w:pPr>
      <w:r>
        <w:t>Option 2: gNB determine the Mapped Cell ID based on its implementation</w:t>
      </w:r>
      <w:r w:rsidR="0022146E">
        <w:t>. Since it is possible that UE just power up</w:t>
      </w:r>
      <w:r w:rsidR="00143828">
        <w:t xml:space="preserve"> and get connected</w:t>
      </w:r>
      <w:r w:rsidR="0022146E">
        <w:t xml:space="preserve">, so </w:t>
      </w:r>
      <w:r w:rsidR="005779C8">
        <w:t xml:space="preserve">the determination should not </w:t>
      </w:r>
      <w:r w:rsidR="007160AB">
        <w:t xml:space="preserve">rely on </w:t>
      </w:r>
      <w:r w:rsidR="005779C8">
        <w:t>the</w:t>
      </w:r>
      <w:r w:rsidR="007160AB">
        <w:t xml:space="preserve"> history information. One possibility is </w:t>
      </w:r>
      <w:r w:rsidR="00555B80">
        <w:t xml:space="preserve">to </w:t>
      </w:r>
      <w:r w:rsidR="0076231C">
        <w:t xml:space="preserve">use the satellite beam information. There are two further options. </w:t>
      </w:r>
    </w:p>
    <w:p w14:paraId="3D0C5C1A" w14:textId="72EA4F67" w:rsidR="0076231C" w:rsidRDefault="0076231C" w:rsidP="0076231C">
      <w:pPr>
        <w:pStyle w:val="ListParagraph"/>
        <w:numPr>
          <w:ilvl w:val="0"/>
          <w:numId w:val="46"/>
        </w:numPr>
      </w:pPr>
      <w:r>
        <w:t xml:space="preserve">Option 2a: the footprint of a satellite beam is small, and only covers location A, but not mirror location B. </w:t>
      </w:r>
      <w:r w:rsidR="00955FE3">
        <w:t>By using the satellite beam</w:t>
      </w:r>
      <w:r w:rsidR="00E01A86">
        <w:t xml:space="preserve"> information</w:t>
      </w:r>
      <w:r w:rsidR="00955FE3">
        <w:t xml:space="preserve">, the gNB is able to determine a correct/reliable Mapped Cell ID. </w:t>
      </w:r>
      <w:r w:rsidR="005C11C8">
        <w:t xml:space="preserve">However, since the determined Mapped Cell ID is reliable, there is no need to perform any further location verification. </w:t>
      </w:r>
    </w:p>
    <w:p w14:paraId="546B97DD" w14:textId="34242462" w:rsidR="00291DA1" w:rsidRDefault="00291DA1" w:rsidP="000F180D">
      <w:pPr>
        <w:jc w:val="center"/>
      </w:pPr>
      <w:r>
        <w:object w:dxaOrig="8430" w:dyaOrig="3450" w14:anchorId="29E5E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73.25pt" o:ole="">
            <v:imagedata r:id="rId20" o:title=""/>
          </v:shape>
          <o:OLEObject Type="Embed" ProgID="Visio.Drawing.15" ShapeID="_x0000_i1025" DrawAspect="Content" ObjectID="_1757498733" r:id="rId21"/>
        </w:object>
      </w:r>
    </w:p>
    <w:p w14:paraId="6E39BD92" w14:textId="600F4734" w:rsidR="00291DA1" w:rsidRPr="009D27EA" w:rsidRDefault="00291DA1" w:rsidP="00291DA1">
      <w:pPr>
        <w:pStyle w:val="Caption"/>
        <w:jc w:val="center"/>
      </w:pPr>
      <w:r>
        <w:t xml:space="preserve">Figure </w:t>
      </w:r>
      <w:r>
        <w:fldChar w:fldCharType="begin"/>
      </w:r>
      <w:r>
        <w:instrText xml:space="preserve"> SEQ Figure \* ARABIC </w:instrText>
      </w:r>
      <w:r>
        <w:fldChar w:fldCharType="separate"/>
      </w:r>
      <w:r w:rsidR="00015332">
        <w:rPr>
          <w:noProof/>
        </w:rPr>
        <w:t>3</w:t>
      </w:r>
      <w:r>
        <w:rPr>
          <w:noProof/>
        </w:rPr>
        <w:fldChar w:fldCharType="end"/>
      </w:r>
      <w:r>
        <w:t xml:space="preserve"> </w:t>
      </w:r>
      <w:r w:rsidR="00015332">
        <w:t>Different Mapped Cell ID for Location A and mirror Location B</w:t>
      </w:r>
    </w:p>
    <w:p w14:paraId="09AB6D10" w14:textId="12F87C94" w:rsidR="00DB053C" w:rsidRDefault="00926BDC" w:rsidP="00DB053C">
      <w:pPr>
        <w:pStyle w:val="ListParagraph"/>
        <w:numPr>
          <w:ilvl w:val="0"/>
          <w:numId w:val="46"/>
        </w:numPr>
      </w:pPr>
      <w:r>
        <w:t xml:space="preserve">Option 2b: the footprint of a satellite beam is large and covers both location A and mirror location B. </w:t>
      </w:r>
      <w:r w:rsidR="00DB053C">
        <w:t>By using the satellite beam</w:t>
      </w:r>
      <w:r w:rsidR="00E01A86" w:rsidRPr="00E01A86">
        <w:t xml:space="preserve"> </w:t>
      </w:r>
      <w:r w:rsidR="00E01A86">
        <w:t>information</w:t>
      </w:r>
      <w:r w:rsidR="00DB053C">
        <w:t xml:space="preserve">, the gNB is not able to determine a </w:t>
      </w:r>
      <w:r w:rsidR="00793F86">
        <w:t xml:space="preserve">correct </w:t>
      </w:r>
      <w:r w:rsidR="00DB053C">
        <w:t xml:space="preserve">Mapped Cell ID that can differentiate location A from  Mirror Location B. </w:t>
      </w:r>
      <w:r w:rsidR="003D426D">
        <w:t>In this case, providing a</w:t>
      </w:r>
      <w:r w:rsidR="00C14049">
        <w:t>n incorrect</w:t>
      </w:r>
      <w:r w:rsidR="003D426D">
        <w:t xml:space="preserve"> Mapped Cell ID to LMF is useless to the LMF. </w:t>
      </w:r>
    </w:p>
    <w:p w14:paraId="7C190389" w14:textId="30D60E16" w:rsidR="00394550" w:rsidRDefault="00394550" w:rsidP="000F180D">
      <w:pPr>
        <w:jc w:val="center"/>
      </w:pPr>
      <w:r>
        <w:object w:dxaOrig="8380" w:dyaOrig="3450" w14:anchorId="422216EB">
          <v:shape id="_x0000_i1026" type="#_x0000_t75" style="width:419.5pt;height:173.25pt" o:ole="">
            <v:imagedata r:id="rId22" o:title=""/>
          </v:shape>
          <o:OLEObject Type="Embed" ProgID="Visio.Drawing.15" ShapeID="_x0000_i1026" DrawAspect="Content" ObjectID="_1757498734" r:id="rId23"/>
        </w:object>
      </w:r>
    </w:p>
    <w:p w14:paraId="58578228" w14:textId="3BED2594" w:rsidR="00394550" w:rsidRPr="009D27EA" w:rsidRDefault="00394550" w:rsidP="00394550">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Same Mapped Cell ID for Location A and mirror Location B</w:t>
      </w:r>
    </w:p>
    <w:p w14:paraId="71627DC9" w14:textId="7BE4ABB2" w:rsidR="002237B2" w:rsidRDefault="0024164B" w:rsidP="00445B46">
      <w:pPr>
        <w:pStyle w:val="ListParagraph"/>
        <w:ind w:left="768"/>
      </w:pPr>
      <w:r>
        <w:t xml:space="preserve">In a summary, </w:t>
      </w:r>
      <w:r w:rsidR="00A435FD">
        <w:t xml:space="preserve">it is proposed </w:t>
      </w:r>
      <w:r>
        <w:t xml:space="preserve">the gNB </w:t>
      </w:r>
      <w:r w:rsidR="00703B41">
        <w:t xml:space="preserve">first </w:t>
      </w:r>
      <w:r>
        <w:t>guess the Mapped Cell ID based on its implementation</w:t>
      </w:r>
      <w:r w:rsidR="00963226">
        <w:t xml:space="preserve">, and provide the </w:t>
      </w:r>
      <w:r w:rsidR="009038A2">
        <w:t>“Guess</w:t>
      </w:r>
      <w:r w:rsidR="00963226">
        <w:t xml:space="preserve"> Mapped Cell ID</w:t>
      </w:r>
      <w:r w:rsidR="009038A2">
        <w:t>”</w:t>
      </w:r>
      <w:r w:rsidR="00963226">
        <w:t xml:space="preserve"> to LMF</w:t>
      </w:r>
      <w:r>
        <w:t xml:space="preserve">. </w:t>
      </w:r>
      <w:r w:rsidR="00963226">
        <w:t xml:space="preserve">The LMF then use the received “Guess Mapped Cell ID” to verify the UE’s actual location. So </w:t>
      </w:r>
      <w:r w:rsidR="005356CF">
        <w:t xml:space="preserve">it is </w:t>
      </w:r>
      <w:r w:rsidR="002237B2">
        <w:t xml:space="preserve">questionable </w:t>
      </w:r>
      <w:r w:rsidR="00703B41">
        <w:t xml:space="preserve">whether this </w:t>
      </w:r>
      <w:r w:rsidR="00514246">
        <w:t>verification is correct, since the verification is based on a “Guess Mapped Cell ID”</w:t>
      </w:r>
      <w:r w:rsidR="002237B2">
        <w:t xml:space="preserve">. </w:t>
      </w:r>
    </w:p>
    <w:p w14:paraId="530F281D" w14:textId="77777777" w:rsidR="002237B2" w:rsidRDefault="002237B2" w:rsidP="00445B46">
      <w:pPr>
        <w:pStyle w:val="ListParagraph"/>
        <w:ind w:left="768"/>
      </w:pPr>
    </w:p>
    <w:p w14:paraId="40D3721A" w14:textId="6A96EEC7" w:rsidR="00D366CB" w:rsidRDefault="000144AC" w:rsidP="00445B46">
      <w:pPr>
        <w:pStyle w:val="ListParagraph"/>
        <w:ind w:left="768"/>
      </w:pPr>
      <w:r>
        <w:t xml:space="preserve">Based on the above analysis, it is questionable on what </w:t>
      </w:r>
      <w:r w:rsidR="00D366CB">
        <w:t>kind of issue can be solved</w:t>
      </w:r>
      <w:r w:rsidR="00312F90">
        <w:t xml:space="preserve">, and what benefit can be added by added, </w:t>
      </w:r>
      <w:r w:rsidR="00312F90">
        <w:t>by introducing the Mapped Cell ID in NRPPa</w:t>
      </w:r>
      <w:r w:rsidR="00D366CB">
        <w:t>.</w:t>
      </w:r>
    </w:p>
    <w:p w14:paraId="7AA73E0A" w14:textId="77777777" w:rsidR="00D366CB" w:rsidRDefault="00D366CB" w:rsidP="00445B46">
      <w:pPr>
        <w:pStyle w:val="ListParagraph"/>
        <w:ind w:left="768"/>
      </w:pPr>
    </w:p>
    <w:p w14:paraId="20EFEACD" w14:textId="70968CD1" w:rsidR="0076231C" w:rsidRDefault="00416590">
      <w:pPr>
        <w:pStyle w:val="ListParagraph"/>
        <w:ind w:left="768"/>
        <w:rPr>
          <w:b/>
          <w:bCs/>
        </w:rPr>
      </w:pPr>
      <w:r>
        <w:rPr>
          <w:b/>
          <w:bCs/>
        </w:rPr>
        <w:t>Observation</w:t>
      </w:r>
      <w:r w:rsidR="00BF7F8B">
        <w:rPr>
          <w:b/>
          <w:bCs/>
        </w:rPr>
        <w:t xml:space="preserve"> 2</w:t>
      </w:r>
      <w:r>
        <w:rPr>
          <w:b/>
          <w:bCs/>
        </w:rPr>
        <w:t>:</w:t>
      </w:r>
      <w:r>
        <w:t xml:space="preserve"> </w:t>
      </w:r>
      <w:r>
        <w:rPr>
          <w:b/>
          <w:bCs/>
        </w:rPr>
        <w:t xml:space="preserve">it is unclear on the specific issues to be addressed </w:t>
      </w:r>
      <w:r w:rsidR="0088191B">
        <w:rPr>
          <w:b/>
          <w:bCs/>
        </w:rPr>
        <w:t xml:space="preserve">and benefit </w:t>
      </w:r>
      <w:r>
        <w:rPr>
          <w:b/>
          <w:bCs/>
        </w:rPr>
        <w:t>by introducing the Mapped Cell ID in NRPPa.</w:t>
      </w:r>
    </w:p>
    <w:p w14:paraId="32A78AF9" w14:textId="77777777" w:rsidR="00DF5702" w:rsidRDefault="00DF5702">
      <w:pPr>
        <w:pStyle w:val="ListParagraph"/>
        <w:ind w:left="768"/>
        <w:rPr>
          <w:b/>
          <w:bCs/>
        </w:rPr>
      </w:pPr>
    </w:p>
    <w:p w14:paraId="2B53BE9E" w14:textId="453DA26C" w:rsidR="00DF5702" w:rsidRPr="00416590" w:rsidRDefault="00DF5702" w:rsidP="000F180D">
      <w:pPr>
        <w:pStyle w:val="ListParagraph"/>
        <w:ind w:left="768"/>
        <w:rPr>
          <w:b/>
          <w:bCs/>
        </w:rPr>
      </w:pPr>
      <w:r>
        <w:rPr>
          <w:b/>
          <w:bCs/>
        </w:rPr>
        <w:t xml:space="preserve">Proposal </w:t>
      </w:r>
      <w:r w:rsidR="001464BA">
        <w:rPr>
          <w:b/>
          <w:bCs/>
        </w:rPr>
        <w:t>4</w:t>
      </w:r>
      <w:r>
        <w:rPr>
          <w:b/>
          <w:bCs/>
        </w:rPr>
        <w:t>: discuss and clarify the scenario/benefit for introducing Mapped Cell ID in NRPPa.</w:t>
      </w:r>
    </w:p>
    <w:p w14:paraId="28E42E52" w14:textId="5C44EFF4" w:rsidR="000F16C4" w:rsidRPr="0087767E" w:rsidRDefault="00D83351" w:rsidP="003E2E87">
      <w:pPr>
        <w:pStyle w:val="Heading1"/>
        <w:tabs>
          <w:tab w:val="left" w:pos="2410"/>
        </w:tabs>
      </w:pPr>
      <w:r>
        <w:t>4</w:t>
      </w:r>
      <w:r w:rsidR="003E2E87">
        <w:t xml:space="preserve"> </w:t>
      </w:r>
      <w:r w:rsidR="00CD2620" w:rsidRPr="0087767E">
        <w:t>Conclusions</w:t>
      </w:r>
    </w:p>
    <w:p w14:paraId="2C10ADBC" w14:textId="78473102" w:rsidR="00A15228" w:rsidRPr="0087767E" w:rsidRDefault="008175F5" w:rsidP="006A43F7">
      <w:pPr>
        <w:jc w:val="both"/>
        <w:rPr>
          <w:bCs/>
          <w:lang w:val="en-US"/>
        </w:rPr>
      </w:pPr>
      <w:r w:rsidRPr="0087767E">
        <w:rPr>
          <w:bCs/>
          <w:lang w:val="en-US"/>
        </w:rPr>
        <w:t xml:space="preserve">In this contribution, we analyzed </w:t>
      </w:r>
      <w:r w:rsidR="00335AA6">
        <w:rPr>
          <w:bCs/>
          <w:lang w:val="en-US"/>
        </w:rPr>
        <w:t xml:space="preserve">the </w:t>
      </w:r>
      <w:r w:rsidR="007549E8">
        <w:rPr>
          <w:bCs/>
          <w:lang w:val="en-US"/>
        </w:rPr>
        <w:t xml:space="preserve">support for </w:t>
      </w:r>
      <w:r w:rsidR="00340892">
        <w:rPr>
          <w:bCs/>
          <w:lang w:val="en-US"/>
        </w:rPr>
        <w:t>location verification in NRT NTN</w:t>
      </w:r>
      <w:r w:rsidR="00C4535D">
        <w:rPr>
          <w:bCs/>
          <w:lang w:val="en-US"/>
        </w:rPr>
        <w:t xml:space="preserve">. </w:t>
      </w:r>
      <w:r w:rsidRPr="0087767E">
        <w:rPr>
          <w:bCs/>
          <w:lang w:val="en-US"/>
        </w:rPr>
        <w:t>Our proposals are:</w:t>
      </w:r>
    </w:p>
    <w:p w14:paraId="593D72EA" w14:textId="77777777" w:rsidR="00BF7F8B" w:rsidRPr="004C6240" w:rsidRDefault="00BF7F8B" w:rsidP="00BF7F8B">
      <w:pPr>
        <w:rPr>
          <w:b/>
          <w:bCs/>
        </w:rPr>
      </w:pPr>
      <w:r w:rsidRPr="11153146">
        <w:rPr>
          <w:b/>
          <w:bCs/>
        </w:rPr>
        <w:t xml:space="preserve">Proposal </w:t>
      </w:r>
      <w:r>
        <w:rPr>
          <w:b/>
          <w:bCs/>
        </w:rPr>
        <w:t>1</w:t>
      </w:r>
      <w:r w:rsidRPr="11153146">
        <w:rPr>
          <w:b/>
          <w:bCs/>
        </w:rPr>
        <w:t xml:space="preserve">: </w:t>
      </w:r>
      <w:r>
        <w:rPr>
          <w:b/>
          <w:bCs/>
        </w:rPr>
        <w:t>LMF is configured with the satellite information</w:t>
      </w:r>
    </w:p>
    <w:p w14:paraId="31760569" w14:textId="77777777" w:rsidR="00BF7F8B" w:rsidRPr="006F7A69" w:rsidRDefault="00BF7F8B" w:rsidP="00BF7F8B">
      <w:pPr>
        <w:pStyle w:val="ListParagraph"/>
        <w:ind w:left="0"/>
        <w:rPr>
          <w:b/>
          <w:bCs/>
        </w:rPr>
      </w:pPr>
      <w:r w:rsidRPr="006F7A69">
        <w:rPr>
          <w:b/>
          <w:bCs/>
        </w:rPr>
        <w:t xml:space="preserve">Proposal </w:t>
      </w:r>
      <w:r>
        <w:rPr>
          <w:b/>
          <w:bCs/>
        </w:rPr>
        <w:t>2</w:t>
      </w:r>
      <w:r w:rsidRPr="006F7A69">
        <w:rPr>
          <w:b/>
          <w:bCs/>
        </w:rPr>
        <w:t xml:space="preserve">: discuss </w:t>
      </w:r>
      <w:r>
        <w:rPr>
          <w:b/>
          <w:bCs/>
        </w:rPr>
        <w:t xml:space="preserve">whether it is an issue for the </w:t>
      </w:r>
      <w:r w:rsidRPr="006F7A69">
        <w:rPr>
          <w:b/>
          <w:bCs/>
        </w:rPr>
        <w:t>Altitude IE</w:t>
      </w:r>
      <w:r>
        <w:rPr>
          <w:b/>
          <w:bCs/>
        </w:rPr>
        <w:t>, after the LMF is configured with the satellite ephemeris information.</w:t>
      </w:r>
    </w:p>
    <w:p w14:paraId="103F4BFD" w14:textId="3E03750F" w:rsidR="00BF7F8B" w:rsidRDefault="00BF7F8B" w:rsidP="00BF7F8B">
      <w:pPr>
        <w:rPr>
          <w:b/>
          <w:bCs/>
        </w:rPr>
      </w:pPr>
      <w:r>
        <w:rPr>
          <w:b/>
          <w:bCs/>
        </w:rPr>
        <w:t xml:space="preserve">Observation 1: by measuring the neighbour cell, the LMF is able to differentiate the UE’s actual location from the mirror location. </w:t>
      </w:r>
    </w:p>
    <w:p w14:paraId="6177567E" w14:textId="77777777" w:rsidR="00BF7F8B" w:rsidRPr="000F180D" w:rsidRDefault="00BF7F8B" w:rsidP="00BF7F8B">
      <w:pPr>
        <w:rPr>
          <w:b/>
        </w:rPr>
      </w:pPr>
      <w:r w:rsidRPr="000F180D">
        <w:rPr>
          <w:b/>
        </w:rPr>
        <w:t xml:space="preserve">Proposal </w:t>
      </w:r>
      <w:r w:rsidRPr="000F180D">
        <w:rPr>
          <w:b/>
          <w:bCs/>
          <w:lang w:val="en-US"/>
        </w:rPr>
        <w:t>3</w:t>
      </w:r>
      <w:r w:rsidRPr="000F180D">
        <w:rPr>
          <w:b/>
        </w:rPr>
        <w:t xml:space="preserve">: RAN3/RAN2 to specify means for the LMF to request from the UE  neighboring measurements from cells with specified PCI. </w:t>
      </w:r>
    </w:p>
    <w:p w14:paraId="13A68C6F" w14:textId="77777777" w:rsidR="00BF7F8B" w:rsidRPr="000F180D" w:rsidRDefault="00BF7F8B" w:rsidP="000F180D">
      <w:pPr>
        <w:rPr>
          <w:b/>
          <w:bCs/>
        </w:rPr>
      </w:pPr>
      <w:r w:rsidRPr="000F180D">
        <w:rPr>
          <w:b/>
          <w:bCs/>
        </w:rPr>
        <w:t>Observation 2:</w:t>
      </w:r>
      <w:r>
        <w:t xml:space="preserve"> </w:t>
      </w:r>
      <w:r w:rsidRPr="000F180D">
        <w:rPr>
          <w:b/>
          <w:bCs/>
        </w:rPr>
        <w:t>it is unclear on the specific issues to be addressed and benefit by introducing the Mapped Cell ID in NRPPa.</w:t>
      </w:r>
    </w:p>
    <w:p w14:paraId="2940583D" w14:textId="77777777" w:rsidR="00BF7F8B" w:rsidRPr="000F180D" w:rsidRDefault="00BF7F8B" w:rsidP="000F180D">
      <w:pPr>
        <w:rPr>
          <w:b/>
          <w:bCs/>
        </w:rPr>
      </w:pPr>
      <w:r w:rsidRPr="000F180D">
        <w:rPr>
          <w:b/>
          <w:bCs/>
        </w:rPr>
        <w:t>Proposal 4: discuss and clarify the scenario/benefit for introducing Mapped Cell ID in NRPPa.</w:t>
      </w:r>
    </w:p>
    <w:p w14:paraId="4007AE7D" w14:textId="77777777" w:rsidR="007A3FE9" w:rsidRPr="00BF7F8B" w:rsidRDefault="007A3FE9" w:rsidP="001B0956">
      <w:pPr>
        <w:pStyle w:val="ListParagraph"/>
        <w:ind w:left="0"/>
        <w:rPr>
          <w:b/>
          <w:bCs/>
        </w:rPr>
      </w:pPr>
    </w:p>
    <w:p w14:paraId="483F8717" w14:textId="77777777" w:rsidR="00403B9B" w:rsidRPr="0087767E" w:rsidRDefault="00403B9B" w:rsidP="00403B9B">
      <w:pPr>
        <w:pStyle w:val="Heading1"/>
      </w:pPr>
      <w:r w:rsidRPr="0087767E">
        <w:t>References</w:t>
      </w:r>
    </w:p>
    <w:p w14:paraId="3EDC9ABC" w14:textId="5FDBF820" w:rsidR="0043627F" w:rsidRDefault="00843EFF" w:rsidP="0043627F">
      <w:pPr>
        <w:numPr>
          <w:ilvl w:val="0"/>
          <w:numId w:val="1"/>
        </w:numPr>
        <w:overflowPunct w:val="0"/>
        <w:autoSpaceDE w:val="0"/>
        <w:autoSpaceDN w:val="0"/>
        <w:adjustRightInd w:val="0"/>
        <w:textAlignment w:val="baseline"/>
      </w:pPr>
      <w:r>
        <w:t>TS</w:t>
      </w:r>
      <w:r w:rsidR="0043627F">
        <w:t>23.273</w:t>
      </w:r>
    </w:p>
    <w:bookmarkStart w:id="1" w:name="_Ref141694036"/>
    <w:p w14:paraId="2DE498F2" w14:textId="380A2F98" w:rsidR="001453A7" w:rsidRDefault="009C508C" w:rsidP="00656109">
      <w:pPr>
        <w:numPr>
          <w:ilvl w:val="0"/>
          <w:numId w:val="1"/>
        </w:numPr>
        <w:overflowPunct w:val="0"/>
        <w:autoSpaceDE w:val="0"/>
        <w:autoSpaceDN w:val="0"/>
        <w:adjustRightInd w:val="0"/>
        <w:spacing w:after="0"/>
        <w:textAlignment w:val="baseline"/>
      </w:pPr>
      <w:r>
        <w:fldChar w:fldCharType="begin"/>
      </w:r>
      <w:r>
        <w:instrText xml:space="preserve"> HYPERLINK "https://www.3gpp.org/ftp/tsg_ran/WG3_Iu/TSGR3_120/Docs/R3-232997.zip" </w:instrText>
      </w:r>
      <w:r>
        <w:fldChar w:fldCharType="separate"/>
      </w:r>
      <w:r w:rsidR="006A5A20" w:rsidRPr="009C508C">
        <w:rPr>
          <w:rStyle w:val="Hyperlink"/>
        </w:rPr>
        <w:t>R3-232997</w:t>
      </w:r>
      <w:r>
        <w:fldChar w:fldCharType="end"/>
      </w:r>
      <w:r w:rsidR="006A5A20" w:rsidRPr="006A5A20">
        <w:t>, Altitude correction for the NTN TRP (Huawei)</w:t>
      </w:r>
      <w:bookmarkEnd w:id="1"/>
    </w:p>
    <w:sectPr w:rsidR="001453A7"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13161" w14:textId="77777777" w:rsidR="003503BF" w:rsidRDefault="003503BF">
      <w:r>
        <w:separator/>
      </w:r>
    </w:p>
  </w:endnote>
  <w:endnote w:type="continuationSeparator" w:id="0">
    <w:p w14:paraId="6FAD6E75" w14:textId="77777777" w:rsidR="003503BF" w:rsidRDefault="003503BF">
      <w:r>
        <w:continuationSeparator/>
      </w:r>
    </w:p>
  </w:endnote>
  <w:endnote w:type="continuationNotice" w:id="1">
    <w:p w14:paraId="47AB84B1" w14:textId="77777777" w:rsidR="003503BF" w:rsidRDefault="00350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FFDDC" w14:textId="77777777" w:rsidR="003503BF" w:rsidRDefault="003503BF">
      <w:r>
        <w:separator/>
      </w:r>
    </w:p>
  </w:footnote>
  <w:footnote w:type="continuationSeparator" w:id="0">
    <w:p w14:paraId="5FF24EDC" w14:textId="77777777" w:rsidR="003503BF" w:rsidRDefault="003503BF">
      <w:r>
        <w:continuationSeparator/>
      </w:r>
    </w:p>
  </w:footnote>
  <w:footnote w:type="continuationNotice" w:id="1">
    <w:p w14:paraId="330ED0FD" w14:textId="77777777" w:rsidR="003503BF" w:rsidRDefault="003503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E23ACF"/>
    <w:multiLevelType w:val="hybridMultilevel"/>
    <w:tmpl w:val="2166A6AA"/>
    <w:lvl w:ilvl="0" w:tplc="0E8EDD80">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7"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1"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988094993">
    <w:abstractNumId w:val="0"/>
  </w:num>
  <w:num w:numId="2" w16cid:durableId="731583881">
    <w:abstractNumId w:val="25"/>
  </w:num>
  <w:num w:numId="3" w16cid:durableId="1493371571">
    <w:abstractNumId w:val="31"/>
  </w:num>
  <w:num w:numId="4" w16cid:durableId="213080596">
    <w:abstractNumId w:val="38"/>
  </w:num>
  <w:num w:numId="5" w16cid:durableId="1911110688">
    <w:abstractNumId w:val="14"/>
  </w:num>
  <w:num w:numId="6" w16cid:durableId="1873807215">
    <w:abstractNumId w:val="6"/>
  </w:num>
  <w:num w:numId="7" w16cid:durableId="2053916500">
    <w:abstractNumId w:val="43"/>
  </w:num>
  <w:num w:numId="8" w16cid:durableId="13923393">
    <w:abstractNumId w:val="45"/>
  </w:num>
  <w:num w:numId="9" w16cid:durableId="952594914">
    <w:abstractNumId w:val="4"/>
  </w:num>
  <w:num w:numId="10" w16cid:durableId="1598558193">
    <w:abstractNumId w:val="24"/>
  </w:num>
  <w:num w:numId="11" w16cid:durableId="1471436180">
    <w:abstractNumId w:val="26"/>
  </w:num>
  <w:num w:numId="12" w16cid:durableId="1597209765">
    <w:abstractNumId w:val="18"/>
  </w:num>
  <w:num w:numId="13" w16cid:durableId="2010676761">
    <w:abstractNumId w:val="35"/>
  </w:num>
  <w:num w:numId="14" w16cid:durableId="605384757">
    <w:abstractNumId w:val="21"/>
  </w:num>
  <w:num w:numId="15" w16cid:durableId="1357003960">
    <w:abstractNumId w:val="29"/>
  </w:num>
  <w:num w:numId="16" w16cid:durableId="1980331835">
    <w:abstractNumId w:val="8"/>
  </w:num>
  <w:num w:numId="17" w16cid:durableId="1365863805">
    <w:abstractNumId w:val="34"/>
  </w:num>
  <w:num w:numId="18" w16cid:durableId="1898003993">
    <w:abstractNumId w:val="10"/>
  </w:num>
  <w:num w:numId="19" w16cid:durableId="635795496">
    <w:abstractNumId w:val="32"/>
  </w:num>
  <w:num w:numId="20" w16cid:durableId="849220408">
    <w:abstractNumId w:val="22"/>
  </w:num>
  <w:num w:numId="21" w16cid:durableId="111750757">
    <w:abstractNumId w:val="5"/>
  </w:num>
  <w:num w:numId="22" w16cid:durableId="1816988843">
    <w:abstractNumId w:val="13"/>
  </w:num>
  <w:num w:numId="23" w16cid:durableId="239101985">
    <w:abstractNumId w:val="42"/>
  </w:num>
  <w:num w:numId="24" w16cid:durableId="64033759">
    <w:abstractNumId w:val="12"/>
  </w:num>
  <w:num w:numId="25" w16cid:durableId="1183475403">
    <w:abstractNumId w:val="30"/>
  </w:num>
  <w:num w:numId="26" w16cid:durableId="1917279426">
    <w:abstractNumId w:val="20"/>
  </w:num>
  <w:num w:numId="27" w16cid:durableId="847476294">
    <w:abstractNumId w:val="7"/>
  </w:num>
  <w:num w:numId="28" w16cid:durableId="1299414205">
    <w:abstractNumId w:val="1"/>
  </w:num>
  <w:num w:numId="29" w16cid:durableId="1100642902">
    <w:abstractNumId w:val="41"/>
  </w:num>
  <w:num w:numId="30" w16cid:durableId="783161215">
    <w:abstractNumId w:val="19"/>
  </w:num>
  <w:num w:numId="31" w16cid:durableId="1555657762">
    <w:abstractNumId w:val="17"/>
  </w:num>
  <w:num w:numId="32" w16cid:durableId="1327514816">
    <w:abstractNumId w:val="39"/>
  </w:num>
  <w:num w:numId="33" w16cid:durableId="534578833">
    <w:abstractNumId w:val="40"/>
  </w:num>
  <w:num w:numId="34" w16cid:durableId="494304507">
    <w:abstractNumId w:val="37"/>
  </w:num>
  <w:num w:numId="35" w16cid:durableId="1375541454">
    <w:abstractNumId w:val="36"/>
  </w:num>
  <w:num w:numId="36" w16cid:durableId="915437102">
    <w:abstractNumId w:val="11"/>
  </w:num>
  <w:num w:numId="37" w16cid:durableId="1288242489">
    <w:abstractNumId w:val="15"/>
  </w:num>
  <w:num w:numId="38" w16cid:durableId="2077585285">
    <w:abstractNumId w:val="33"/>
    <w:lvlOverride w:ilvl="0">
      <w:startOverride w:val="1"/>
    </w:lvlOverride>
    <w:lvlOverride w:ilvl="1"/>
    <w:lvlOverride w:ilvl="2"/>
    <w:lvlOverride w:ilvl="3"/>
    <w:lvlOverride w:ilvl="4"/>
    <w:lvlOverride w:ilvl="5"/>
    <w:lvlOverride w:ilvl="6"/>
    <w:lvlOverride w:ilvl="7"/>
    <w:lvlOverride w:ilvl="8"/>
  </w:num>
  <w:num w:numId="39" w16cid:durableId="1789812791">
    <w:abstractNumId w:val="23"/>
  </w:num>
  <w:num w:numId="40" w16cid:durableId="1558321446">
    <w:abstractNumId w:val="2"/>
  </w:num>
  <w:num w:numId="41" w16cid:durableId="1701008910">
    <w:abstractNumId w:val="16"/>
  </w:num>
  <w:num w:numId="42" w16cid:durableId="1945723207">
    <w:abstractNumId w:val="28"/>
  </w:num>
  <w:num w:numId="43" w16cid:durableId="987827193">
    <w:abstractNumId w:val="3"/>
  </w:num>
  <w:num w:numId="44" w16cid:durableId="734668605">
    <w:abstractNumId w:val="44"/>
  </w:num>
  <w:num w:numId="45" w16cid:durableId="294213408">
    <w:abstractNumId w:val="9"/>
  </w:num>
  <w:num w:numId="46" w16cid:durableId="61736993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BDD"/>
    <w:rsid w:val="000241F1"/>
    <w:rsid w:val="00024B80"/>
    <w:rsid w:val="0002699F"/>
    <w:rsid w:val="0002700F"/>
    <w:rsid w:val="00030033"/>
    <w:rsid w:val="000304FC"/>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155"/>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C8"/>
    <w:rsid w:val="00053754"/>
    <w:rsid w:val="000547A4"/>
    <w:rsid w:val="00054F0E"/>
    <w:rsid w:val="00055A16"/>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0F0C"/>
    <w:rsid w:val="0007138A"/>
    <w:rsid w:val="00071F01"/>
    <w:rsid w:val="00072A62"/>
    <w:rsid w:val="00072C74"/>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838"/>
    <w:rsid w:val="00090AF9"/>
    <w:rsid w:val="00090B92"/>
    <w:rsid w:val="000925FD"/>
    <w:rsid w:val="00092FEA"/>
    <w:rsid w:val="00094CB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D51"/>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4B01"/>
    <w:rsid w:val="000E4F32"/>
    <w:rsid w:val="000E5662"/>
    <w:rsid w:val="000E5B70"/>
    <w:rsid w:val="000E72CB"/>
    <w:rsid w:val="000E7400"/>
    <w:rsid w:val="000E7C5D"/>
    <w:rsid w:val="000E7E52"/>
    <w:rsid w:val="000F01DA"/>
    <w:rsid w:val="000F16C4"/>
    <w:rsid w:val="000F180D"/>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806"/>
    <w:rsid w:val="001059F1"/>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5025"/>
    <w:rsid w:val="00165675"/>
    <w:rsid w:val="0016591F"/>
    <w:rsid w:val="00165E8E"/>
    <w:rsid w:val="00166347"/>
    <w:rsid w:val="0016797B"/>
    <w:rsid w:val="00167A1C"/>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0E4"/>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3E04"/>
    <w:rsid w:val="001B4509"/>
    <w:rsid w:val="001B5425"/>
    <w:rsid w:val="001B7434"/>
    <w:rsid w:val="001B7726"/>
    <w:rsid w:val="001B7E7E"/>
    <w:rsid w:val="001B7E9B"/>
    <w:rsid w:val="001C0137"/>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D6F78"/>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BDD"/>
    <w:rsid w:val="002144B6"/>
    <w:rsid w:val="00215EC1"/>
    <w:rsid w:val="00216A77"/>
    <w:rsid w:val="00216F12"/>
    <w:rsid w:val="002175D9"/>
    <w:rsid w:val="0022146E"/>
    <w:rsid w:val="00221671"/>
    <w:rsid w:val="0022185C"/>
    <w:rsid w:val="0022219E"/>
    <w:rsid w:val="00222918"/>
    <w:rsid w:val="002237B2"/>
    <w:rsid w:val="00223FAB"/>
    <w:rsid w:val="0022526D"/>
    <w:rsid w:val="00225551"/>
    <w:rsid w:val="00225627"/>
    <w:rsid w:val="0022606D"/>
    <w:rsid w:val="00227345"/>
    <w:rsid w:val="002275FE"/>
    <w:rsid w:val="00227D95"/>
    <w:rsid w:val="0023050E"/>
    <w:rsid w:val="00230567"/>
    <w:rsid w:val="00230C70"/>
    <w:rsid w:val="00230CAD"/>
    <w:rsid w:val="00231A50"/>
    <w:rsid w:val="002327FF"/>
    <w:rsid w:val="00232E32"/>
    <w:rsid w:val="00233415"/>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6E7"/>
    <w:rsid w:val="0025778B"/>
    <w:rsid w:val="00261F63"/>
    <w:rsid w:val="00262D37"/>
    <w:rsid w:val="00262FAB"/>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DD2"/>
    <w:rsid w:val="002769A2"/>
    <w:rsid w:val="00276FE2"/>
    <w:rsid w:val="0027759A"/>
    <w:rsid w:val="00280B98"/>
    <w:rsid w:val="00280D7B"/>
    <w:rsid w:val="002814B8"/>
    <w:rsid w:val="0028199F"/>
    <w:rsid w:val="00281D4B"/>
    <w:rsid w:val="002821C5"/>
    <w:rsid w:val="002822EB"/>
    <w:rsid w:val="002834EC"/>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FF6"/>
    <w:rsid w:val="002E57A3"/>
    <w:rsid w:val="002E57E8"/>
    <w:rsid w:val="002E66E8"/>
    <w:rsid w:val="002E66F6"/>
    <w:rsid w:val="002E6BB9"/>
    <w:rsid w:val="002E6CDE"/>
    <w:rsid w:val="002F0654"/>
    <w:rsid w:val="002F0C0B"/>
    <w:rsid w:val="002F0C28"/>
    <w:rsid w:val="002F0D22"/>
    <w:rsid w:val="002F114E"/>
    <w:rsid w:val="002F1207"/>
    <w:rsid w:val="002F2083"/>
    <w:rsid w:val="002F2360"/>
    <w:rsid w:val="002F2626"/>
    <w:rsid w:val="002F301E"/>
    <w:rsid w:val="002F3A38"/>
    <w:rsid w:val="002F3E2E"/>
    <w:rsid w:val="002F4B82"/>
    <w:rsid w:val="002F52EF"/>
    <w:rsid w:val="002F59E9"/>
    <w:rsid w:val="002F617C"/>
    <w:rsid w:val="00300D62"/>
    <w:rsid w:val="00301BCF"/>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E9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8FA"/>
    <w:rsid w:val="003402CF"/>
    <w:rsid w:val="00340892"/>
    <w:rsid w:val="003413A2"/>
    <w:rsid w:val="00341736"/>
    <w:rsid w:val="00341FC1"/>
    <w:rsid w:val="003424D0"/>
    <w:rsid w:val="00342E82"/>
    <w:rsid w:val="003454FC"/>
    <w:rsid w:val="00346189"/>
    <w:rsid w:val="00346E0E"/>
    <w:rsid w:val="003470D6"/>
    <w:rsid w:val="003474A6"/>
    <w:rsid w:val="00347F6E"/>
    <w:rsid w:val="003502E8"/>
    <w:rsid w:val="003503BF"/>
    <w:rsid w:val="00350E7E"/>
    <w:rsid w:val="0035110D"/>
    <w:rsid w:val="00351EFF"/>
    <w:rsid w:val="00352A50"/>
    <w:rsid w:val="00353586"/>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3E0"/>
    <w:rsid w:val="0036469A"/>
    <w:rsid w:val="00365521"/>
    <w:rsid w:val="00366C47"/>
    <w:rsid w:val="0036722F"/>
    <w:rsid w:val="00367D26"/>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77EF4"/>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FDA"/>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4047"/>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EB7"/>
    <w:rsid w:val="003E4DB4"/>
    <w:rsid w:val="003E538C"/>
    <w:rsid w:val="003E5780"/>
    <w:rsid w:val="003E7A32"/>
    <w:rsid w:val="003E7C27"/>
    <w:rsid w:val="003E7ECD"/>
    <w:rsid w:val="003F08A0"/>
    <w:rsid w:val="003F0966"/>
    <w:rsid w:val="003F1008"/>
    <w:rsid w:val="003F1124"/>
    <w:rsid w:val="003F11E0"/>
    <w:rsid w:val="003F147F"/>
    <w:rsid w:val="003F1A03"/>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45C4"/>
    <w:rsid w:val="0040461D"/>
    <w:rsid w:val="004054A8"/>
    <w:rsid w:val="00407049"/>
    <w:rsid w:val="0040741B"/>
    <w:rsid w:val="0040759B"/>
    <w:rsid w:val="00407796"/>
    <w:rsid w:val="004105D1"/>
    <w:rsid w:val="00411170"/>
    <w:rsid w:val="00411637"/>
    <w:rsid w:val="00411A17"/>
    <w:rsid w:val="00414251"/>
    <w:rsid w:val="0041450A"/>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7373"/>
    <w:rsid w:val="00477EA3"/>
    <w:rsid w:val="00480303"/>
    <w:rsid w:val="00480550"/>
    <w:rsid w:val="004814BA"/>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1204"/>
    <w:rsid w:val="004D1511"/>
    <w:rsid w:val="004D162C"/>
    <w:rsid w:val="004D1647"/>
    <w:rsid w:val="004D1662"/>
    <w:rsid w:val="004D19E1"/>
    <w:rsid w:val="004D27D7"/>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94E"/>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34D8"/>
    <w:rsid w:val="005B3752"/>
    <w:rsid w:val="005B4DEE"/>
    <w:rsid w:val="005B5E1D"/>
    <w:rsid w:val="005B641A"/>
    <w:rsid w:val="005B6619"/>
    <w:rsid w:val="005B6646"/>
    <w:rsid w:val="005C1021"/>
    <w:rsid w:val="005C11C8"/>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34F2"/>
    <w:rsid w:val="005D4301"/>
    <w:rsid w:val="005D53D9"/>
    <w:rsid w:val="005D6283"/>
    <w:rsid w:val="005D7213"/>
    <w:rsid w:val="005D74AD"/>
    <w:rsid w:val="005D74F9"/>
    <w:rsid w:val="005E09A6"/>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306BB"/>
    <w:rsid w:val="006307AC"/>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15B7"/>
    <w:rsid w:val="0066484B"/>
    <w:rsid w:val="00664A75"/>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441F"/>
    <w:rsid w:val="00674CC8"/>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3245"/>
    <w:rsid w:val="006C3775"/>
    <w:rsid w:val="006C3867"/>
    <w:rsid w:val="006C502D"/>
    <w:rsid w:val="006C6408"/>
    <w:rsid w:val="006C6474"/>
    <w:rsid w:val="006C6733"/>
    <w:rsid w:val="006C698B"/>
    <w:rsid w:val="006C6AD9"/>
    <w:rsid w:val="006C6E03"/>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717D"/>
    <w:rsid w:val="006F75F0"/>
    <w:rsid w:val="006F7653"/>
    <w:rsid w:val="006F7A69"/>
    <w:rsid w:val="006F7BA8"/>
    <w:rsid w:val="007001B1"/>
    <w:rsid w:val="007004C2"/>
    <w:rsid w:val="00700884"/>
    <w:rsid w:val="00701105"/>
    <w:rsid w:val="00701BAD"/>
    <w:rsid w:val="00701CD1"/>
    <w:rsid w:val="00701E9C"/>
    <w:rsid w:val="007024FD"/>
    <w:rsid w:val="0070298D"/>
    <w:rsid w:val="00703B41"/>
    <w:rsid w:val="00704F55"/>
    <w:rsid w:val="00705263"/>
    <w:rsid w:val="00706374"/>
    <w:rsid w:val="0070638F"/>
    <w:rsid w:val="0071045C"/>
    <w:rsid w:val="007105B7"/>
    <w:rsid w:val="00711574"/>
    <w:rsid w:val="00711638"/>
    <w:rsid w:val="0071199A"/>
    <w:rsid w:val="00711CED"/>
    <w:rsid w:val="00711F70"/>
    <w:rsid w:val="0071456B"/>
    <w:rsid w:val="007146E1"/>
    <w:rsid w:val="0071476E"/>
    <w:rsid w:val="007149BF"/>
    <w:rsid w:val="00714BE9"/>
    <w:rsid w:val="00715126"/>
    <w:rsid w:val="007151AC"/>
    <w:rsid w:val="007151EC"/>
    <w:rsid w:val="007156E8"/>
    <w:rsid w:val="00715DD2"/>
    <w:rsid w:val="007160AB"/>
    <w:rsid w:val="00716D58"/>
    <w:rsid w:val="007179A7"/>
    <w:rsid w:val="00720340"/>
    <w:rsid w:val="00721362"/>
    <w:rsid w:val="00721997"/>
    <w:rsid w:val="00721A75"/>
    <w:rsid w:val="00722574"/>
    <w:rsid w:val="00724AB1"/>
    <w:rsid w:val="00724F3D"/>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6680"/>
    <w:rsid w:val="00746CDA"/>
    <w:rsid w:val="00747169"/>
    <w:rsid w:val="00747986"/>
    <w:rsid w:val="00747FA2"/>
    <w:rsid w:val="007501B4"/>
    <w:rsid w:val="00750722"/>
    <w:rsid w:val="0075088D"/>
    <w:rsid w:val="007511B4"/>
    <w:rsid w:val="00751B1A"/>
    <w:rsid w:val="00751E96"/>
    <w:rsid w:val="007520F4"/>
    <w:rsid w:val="0075247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A8"/>
    <w:rsid w:val="00765E5A"/>
    <w:rsid w:val="00766207"/>
    <w:rsid w:val="007709F9"/>
    <w:rsid w:val="00770BD8"/>
    <w:rsid w:val="00770CBD"/>
    <w:rsid w:val="0077164A"/>
    <w:rsid w:val="00772865"/>
    <w:rsid w:val="00772E0E"/>
    <w:rsid w:val="0077353C"/>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34C8"/>
    <w:rsid w:val="007938C5"/>
    <w:rsid w:val="00793B54"/>
    <w:rsid w:val="00793D3A"/>
    <w:rsid w:val="00793F86"/>
    <w:rsid w:val="007940A9"/>
    <w:rsid w:val="0079454D"/>
    <w:rsid w:val="007946CA"/>
    <w:rsid w:val="00795082"/>
    <w:rsid w:val="0079584B"/>
    <w:rsid w:val="00796008"/>
    <w:rsid w:val="00796D27"/>
    <w:rsid w:val="0079775E"/>
    <w:rsid w:val="007A1337"/>
    <w:rsid w:val="007A1384"/>
    <w:rsid w:val="007A16DF"/>
    <w:rsid w:val="007A1A15"/>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C1C"/>
    <w:rsid w:val="007C4F0A"/>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DD2"/>
    <w:rsid w:val="007E501C"/>
    <w:rsid w:val="007E50D5"/>
    <w:rsid w:val="007E5A87"/>
    <w:rsid w:val="007E6588"/>
    <w:rsid w:val="007E7092"/>
    <w:rsid w:val="007E7C76"/>
    <w:rsid w:val="007F00DF"/>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DDC"/>
    <w:rsid w:val="00830656"/>
    <w:rsid w:val="00833612"/>
    <w:rsid w:val="008339E2"/>
    <w:rsid w:val="008340CB"/>
    <w:rsid w:val="00834649"/>
    <w:rsid w:val="00834EDF"/>
    <w:rsid w:val="0083520E"/>
    <w:rsid w:val="00836413"/>
    <w:rsid w:val="00836AED"/>
    <w:rsid w:val="008376A5"/>
    <w:rsid w:val="008401E2"/>
    <w:rsid w:val="0084222D"/>
    <w:rsid w:val="00842E46"/>
    <w:rsid w:val="0084303F"/>
    <w:rsid w:val="008430A2"/>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240B"/>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6A52"/>
    <w:rsid w:val="008A74B3"/>
    <w:rsid w:val="008A774D"/>
    <w:rsid w:val="008B1D63"/>
    <w:rsid w:val="008B2616"/>
    <w:rsid w:val="008B3435"/>
    <w:rsid w:val="008B37C2"/>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2168"/>
    <w:rsid w:val="008D383F"/>
    <w:rsid w:val="008D4134"/>
    <w:rsid w:val="008D46E4"/>
    <w:rsid w:val="008D575F"/>
    <w:rsid w:val="008D600F"/>
    <w:rsid w:val="008D78BD"/>
    <w:rsid w:val="008E0A6D"/>
    <w:rsid w:val="008E0D52"/>
    <w:rsid w:val="008E22C9"/>
    <w:rsid w:val="008E32C1"/>
    <w:rsid w:val="008E4253"/>
    <w:rsid w:val="008E458D"/>
    <w:rsid w:val="008E48A9"/>
    <w:rsid w:val="008E4DB3"/>
    <w:rsid w:val="008E50CF"/>
    <w:rsid w:val="008E50E8"/>
    <w:rsid w:val="008E5539"/>
    <w:rsid w:val="008E5ADC"/>
    <w:rsid w:val="008E5F5E"/>
    <w:rsid w:val="008F0046"/>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58C"/>
    <w:rsid w:val="009114A2"/>
    <w:rsid w:val="0091160B"/>
    <w:rsid w:val="00911692"/>
    <w:rsid w:val="009117F3"/>
    <w:rsid w:val="009145B5"/>
    <w:rsid w:val="009145D4"/>
    <w:rsid w:val="00915010"/>
    <w:rsid w:val="00915B43"/>
    <w:rsid w:val="009163CE"/>
    <w:rsid w:val="0091774A"/>
    <w:rsid w:val="009178D3"/>
    <w:rsid w:val="00917D83"/>
    <w:rsid w:val="00917E8A"/>
    <w:rsid w:val="00920338"/>
    <w:rsid w:val="00920525"/>
    <w:rsid w:val="0092054B"/>
    <w:rsid w:val="00920996"/>
    <w:rsid w:val="00920E69"/>
    <w:rsid w:val="00921CED"/>
    <w:rsid w:val="00922464"/>
    <w:rsid w:val="00922E52"/>
    <w:rsid w:val="00923DB8"/>
    <w:rsid w:val="00924A63"/>
    <w:rsid w:val="00925F10"/>
    <w:rsid w:val="00926217"/>
    <w:rsid w:val="009265A4"/>
    <w:rsid w:val="009266C5"/>
    <w:rsid w:val="00926BDC"/>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9C1"/>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7117"/>
    <w:rsid w:val="00977B19"/>
    <w:rsid w:val="00980105"/>
    <w:rsid w:val="009808F6"/>
    <w:rsid w:val="009816B5"/>
    <w:rsid w:val="00981BC7"/>
    <w:rsid w:val="00981E81"/>
    <w:rsid w:val="00982270"/>
    <w:rsid w:val="00983671"/>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4C35"/>
    <w:rsid w:val="00995169"/>
    <w:rsid w:val="009956E1"/>
    <w:rsid w:val="00997617"/>
    <w:rsid w:val="00997D92"/>
    <w:rsid w:val="009A0462"/>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DEE"/>
    <w:rsid w:val="009C3652"/>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4103"/>
    <w:rsid w:val="009D4BF1"/>
    <w:rsid w:val="009D4E7D"/>
    <w:rsid w:val="009D4FF3"/>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8CD"/>
    <w:rsid w:val="00A10A3B"/>
    <w:rsid w:val="00A10B3B"/>
    <w:rsid w:val="00A10CA5"/>
    <w:rsid w:val="00A10F02"/>
    <w:rsid w:val="00A113D9"/>
    <w:rsid w:val="00A115B3"/>
    <w:rsid w:val="00A12A22"/>
    <w:rsid w:val="00A12A67"/>
    <w:rsid w:val="00A13012"/>
    <w:rsid w:val="00A132A6"/>
    <w:rsid w:val="00A14914"/>
    <w:rsid w:val="00A14A67"/>
    <w:rsid w:val="00A14AB6"/>
    <w:rsid w:val="00A15228"/>
    <w:rsid w:val="00A169DC"/>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5FD"/>
    <w:rsid w:val="00A43886"/>
    <w:rsid w:val="00A43B3A"/>
    <w:rsid w:val="00A44166"/>
    <w:rsid w:val="00A44B59"/>
    <w:rsid w:val="00A455AE"/>
    <w:rsid w:val="00A459DC"/>
    <w:rsid w:val="00A45CD4"/>
    <w:rsid w:val="00A4613F"/>
    <w:rsid w:val="00A46919"/>
    <w:rsid w:val="00A4702F"/>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93E"/>
    <w:rsid w:val="00A636EB"/>
    <w:rsid w:val="00A638A3"/>
    <w:rsid w:val="00A63CB9"/>
    <w:rsid w:val="00A647F3"/>
    <w:rsid w:val="00A6511E"/>
    <w:rsid w:val="00A6558F"/>
    <w:rsid w:val="00A657DB"/>
    <w:rsid w:val="00A657F4"/>
    <w:rsid w:val="00A65A7E"/>
    <w:rsid w:val="00A6608F"/>
    <w:rsid w:val="00A66275"/>
    <w:rsid w:val="00A6680D"/>
    <w:rsid w:val="00A702F5"/>
    <w:rsid w:val="00A71E3A"/>
    <w:rsid w:val="00A71EB4"/>
    <w:rsid w:val="00A72092"/>
    <w:rsid w:val="00A7264C"/>
    <w:rsid w:val="00A72C6C"/>
    <w:rsid w:val="00A72D90"/>
    <w:rsid w:val="00A74793"/>
    <w:rsid w:val="00A74944"/>
    <w:rsid w:val="00A74BC8"/>
    <w:rsid w:val="00A75CAC"/>
    <w:rsid w:val="00A765B0"/>
    <w:rsid w:val="00A76C40"/>
    <w:rsid w:val="00A774A0"/>
    <w:rsid w:val="00A77739"/>
    <w:rsid w:val="00A77741"/>
    <w:rsid w:val="00A7790E"/>
    <w:rsid w:val="00A77C20"/>
    <w:rsid w:val="00A80364"/>
    <w:rsid w:val="00A81258"/>
    <w:rsid w:val="00A8167C"/>
    <w:rsid w:val="00A81890"/>
    <w:rsid w:val="00A81C79"/>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205B"/>
    <w:rsid w:val="00AC2C87"/>
    <w:rsid w:val="00AC30E3"/>
    <w:rsid w:val="00AC39D1"/>
    <w:rsid w:val="00AC4E7E"/>
    <w:rsid w:val="00AC6F21"/>
    <w:rsid w:val="00AC726C"/>
    <w:rsid w:val="00AD13C6"/>
    <w:rsid w:val="00AD1651"/>
    <w:rsid w:val="00AD1B52"/>
    <w:rsid w:val="00AD21F4"/>
    <w:rsid w:val="00AD23D3"/>
    <w:rsid w:val="00AD2BAD"/>
    <w:rsid w:val="00AD3700"/>
    <w:rsid w:val="00AD5731"/>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248A"/>
    <w:rsid w:val="00AF303B"/>
    <w:rsid w:val="00AF310F"/>
    <w:rsid w:val="00AF3F37"/>
    <w:rsid w:val="00AF60FF"/>
    <w:rsid w:val="00AF6AC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5B30"/>
    <w:rsid w:val="00B36640"/>
    <w:rsid w:val="00B36B1A"/>
    <w:rsid w:val="00B36BEA"/>
    <w:rsid w:val="00B36D34"/>
    <w:rsid w:val="00B37066"/>
    <w:rsid w:val="00B4022D"/>
    <w:rsid w:val="00B4029E"/>
    <w:rsid w:val="00B4115B"/>
    <w:rsid w:val="00B41286"/>
    <w:rsid w:val="00B413ED"/>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6773"/>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97203"/>
    <w:rsid w:val="00BA06DC"/>
    <w:rsid w:val="00BA0F1F"/>
    <w:rsid w:val="00BA114E"/>
    <w:rsid w:val="00BA24F5"/>
    <w:rsid w:val="00BA2519"/>
    <w:rsid w:val="00BA3820"/>
    <w:rsid w:val="00BA4DBE"/>
    <w:rsid w:val="00BA5344"/>
    <w:rsid w:val="00BA742C"/>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739"/>
    <w:rsid w:val="00BE0B57"/>
    <w:rsid w:val="00BE0CD4"/>
    <w:rsid w:val="00BE0EDA"/>
    <w:rsid w:val="00BE2185"/>
    <w:rsid w:val="00BE257B"/>
    <w:rsid w:val="00BE36DC"/>
    <w:rsid w:val="00BE3ECA"/>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7296"/>
    <w:rsid w:val="00BF76B2"/>
    <w:rsid w:val="00BF77B2"/>
    <w:rsid w:val="00BF79F1"/>
    <w:rsid w:val="00BF7F8B"/>
    <w:rsid w:val="00C00499"/>
    <w:rsid w:val="00C009CF"/>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38A"/>
    <w:rsid w:val="00C32CFE"/>
    <w:rsid w:val="00C32F24"/>
    <w:rsid w:val="00C33079"/>
    <w:rsid w:val="00C34035"/>
    <w:rsid w:val="00C3492F"/>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501D6"/>
    <w:rsid w:val="00C50F0D"/>
    <w:rsid w:val="00C5162C"/>
    <w:rsid w:val="00C51CA5"/>
    <w:rsid w:val="00C5249E"/>
    <w:rsid w:val="00C5316D"/>
    <w:rsid w:val="00C53947"/>
    <w:rsid w:val="00C53A78"/>
    <w:rsid w:val="00C5434A"/>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5D8D"/>
    <w:rsid w:val="00C86289"/>
    <w:rsid w:val="00C86920"/>
    <w:rsid w:val="00C87616"/>
    <w:rsid w:val="00C879A7"/>
    <w:rsid w:val="00C91FB5"/>
    <w:rsid w:val="00C92E66"/>
    <w:rsid w:val="00C92EBF"/>
    <w:rsid w:val="00C93076"/>
    <w:rsid w:val="00C933D8"/>
    <w:rsid w:val="00C937B8"/>
    <w:rsid w:val="00C938E9"/>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CA5"/>
    <w:rsid w:val="00CC6E81"/>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E07A8"/>
    <w:rsid w:val="00CE0FBB"/>
    <w:rsid w:val="00CE1F72"/>
    <w:rsid w:val="00CE2062"/>
    <w:rsid w:val="00CE270D"/>
    <w:rsid w:val="00CE28CC"/>
    <w:rsid w:val="00CE3251"/>
    <w:rsid w:val="00CE3415"/>
    <w:rsid w:val="00CE3A82"/>
    <w:rsid w:val="00CE4692"/>
    <w:rsid w:val="00CE5938"/>
    <w:rsid w:val="00CE6431"/>
    <w:rsid w:val="00CE66F1"/>
    <w:rsid w:val="00CF08A5"/>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5E9B"/>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D"/>
    <w:rsid w:val="00D40762"/>
    <w:rsid w:val="00D40F2E"/>
    <w:rsid w:val="00D417CD"/>
    <w:rsid w:val="00D4204F"/>
    <w:rsid w:val="00D44699"/>
    <w:rsid w:val="00D44A13"/>
    <w:rsid w:val="00D44BDB"/>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1682"/>
    <w:rsid w:val="00D735EF"/>
    <w:rsid w:val="00D736CD"/>
    <w:rsid w:val="00D738D6"/>
    <w:rsid w:val="00D74075"/>
    <w:rsid w:val="00D741C5"/>
    <w:rsid w:val="00D755C9"/>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896"/>
    <w:rsid w:val="00D939A9"/>
    <w:rsid w:val="00D9441A"/>
    <w:rsid w:val="00D945EF"/>
    <w:rsid w:val="00D95A48"/>
    <w:rsid w:val="00D96025"/>
    <w:rsid w:val="00D960EE"/>
    <w:rsid w:val="00D96454"/>
    <w:rsid w:val="00D96733"/>
    <w:rsid w:val="00D970D6"/>
    <w:rsid w:val="00D970E8"/>
    <w:rsid w:val="00D97349"/>
    <w:rsid w:val="00DA1357"/>
    <w:rsid w:val="00DA15B4"/>
    <w:rsid w:val="00DA1BEA"/>
    <w:rsid w:val="00DA243A"/>
    <w:rsid w:val="00DA2C58"/>
    <w:rsid w:val="00DA3072"/>
    <w:rsid w:val="00DA32E6"/>
    <w:rsid w:val="00DA3619"/>
    <w:rsid w:val="00DA3A4E"/>
    <w:rsid w:val="00DA4E17"/>
    <w:rsid w:val="00DA52B5"/>
    <w:rsid w:val="00DA5797"/>
    <w:rsid w:val="00DA5FE4"/>
    <w:rsid w:val="00DA7A03"/>
    <w:rsid w:val="00DA7B40"/>
    <w:rsid w:val="00DB053C"/>
    <w:rsid w:val="00DB0941"/>
    <w:rsid w:val="00DB0FB0"/>
    <w:rsid w:val="00DB1818"/>
    <w:rsid w:val="00DB1E1C"/>
    <w:rsid w:val="00DB22F7"/>
    <w:rsid w:val="00DB254D"/>
    <w:rsid w:val="00DB2A3F"/>
    <w:rsid w:val="00DB3978"/>
    <w:rsid w:val="00DB473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2037"/>
    <w:rsid w:val="00DD230C"/>
    <w:rsid w:val="00DD2F40"/>
    <w:rsid w:val="00DD2FBE"/>
    <w:rsid w:val="00DD34F0"/>
    <w:rsid w:val="00DD3762"/>
    <w:rsid w:val="00DD3784"/>
    <w:rsid w:val="00DD40A9"/>
    <w:rsid w:val="00DD43F9"/>
    <w:rsid w:val="00DD4EE9"/>
    <w:rsid w:val="00DD53C0"/>
    <w:rsid w:val="00DD58E9"/>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FCB"/>
    <w:rsid w:val="00DF3B88"/>
    <w:rsid w:val="00DF42E8"/>
    <w:rsid w:val="00DF441D"/>
    <w:rsid w:val="00DF472D"/>
    <w:rsid w:val="00DF49A4"/>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4C9D"/>
    <w:rsid w:val="00E16EE0"/>
    <w:rsid w:val="00E17960"/>
    <w:rsid w:val="00E204B6"/>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8CF"/>
    <w:rsid w:val="00E33B0E"/>
    <w:rsid w:val="00E3402C"/>
    <w:rsid w:val="00E344FD"/>
    <w:rsid w:val="00E35B30"/>
    <w:rsid w:val="00E36DAE"/>
    <w:rsid w:val="00E37450"/>
    <w:rsid w:val="00E376B0"/>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827"/>
    <w:rsid w:val="00E72CB9"/>
    <w:rsid w:val="00E72E0C"/>
    <w:rsid w:val="00E73075"/>
    <w:rsid w:val="00E73300"/>
    <w:rsid w:val="00E73933"/>
    <w:rsid w:val="00E7428C"/>
    <w:rsid w:val="00E752F7"/>
    <w:rsid w:val="00E758E2"/>
    <w:rsid w:val="00E76166"/>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79B7"/>
    <w:rsid w:val="00EB7D70"/>
    <w:rsid w:val="00EC1148"/>
    <w:rsid w:val="00EC2119"/>
    <w:rsid w:val="00EC23FA"/>
    <w:rsid w:val="00EC263E"/>
    <w:rsid w:val="00EC29CC"/>
    <w:rsid w:val="00EC2CD9"/>
    <w:rsid w:val="00EC31FB"/>
    <w:rsid w:val="00EC3973"/>
    <w:rsid w:val="00EC4A25"/>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30BB"/>
    <w:rsid w:val="00F34245"/>
    <w:rsid w:val="00F350A5"/>
    <w:rsid w:val="00F351B1"/>
    <w:rsid w:val="00F35584"/>
    <w:rsid w:val="00F35D2E"/>
    <w:rsid w:val="00F3638B"/>
    <w:rsid w:val="00F36DA0"/>
    <w:rsid w:val="00F37743"/>
    <w:rsid w:val="00F379AD"/>
    <w:rsid w:val="00F40161"/>
    <w:rsid w:val="00F402FC"/>
    <w:rsid w:val="00F40992"/>
    <w:rsid w:val="00F4160A"/>
    <w:rsid w:val="00F418AD"/>
    <w:rsid w:val="00F41BFB"/>
    <w:rsid w:val="00F41D6C"/>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FD4"/>
    <w:rsid w:val="00FD6B00"/>
    <w:rsid w:val="00FD7AFE"/>
    <w:rsid w:val="00FE0C5E"/>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DBED97C"/>
    <w:rsid w:val="0DD981BC"/>
    <w:rsid w:val="11153146"/>
    <w:rsid w:val="12C40D7E"/>
    <w:rsid w:val="174C9365"/>
    <w:rsid w:val="1E0E077C"/>
    <w:rsid w:val="23FC8554"/>
    <w:rsid w:val="27A8DFAF"/>
    <w:rsid w:val="375EAE4D"/>
    <w:rsid w:val="390E914B"/>
    <w:rsid w:val="39A5435D"/>
    <w:rsid w:val="3DF9D76A"/>
    <w:rsid w:val="3E58E49F"/>
    <w:rsid w:val="49756AC2"/>
    <w:rsid w:val="4F79BC4B"/>
    <w:rsid w:val="508E05AD"/>
    <w:rsid w:val="53E8EE69"/>
    <w:rsid w:val="5C829320"/>
    <w:rsid w:val="5C9BABE6"/>
    <w:rsid w:val="5DC22E5A"/>
    <w:rsid w:val="6AAA66F6"/>
    <w:rsid w:val="6EF6C9EE"/>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F61194EE-7D49-45B2-B034-9AD93CDA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 w:type="character" w:styleId="Mention">
    <w:name w:val="Mention"/>
    <w:basedOn w:val="DefaultParagraphFont"/>
    <w:uiPriority w:val="99"/>
    <w:unhideWhenUsed/>
    <w:rsid w:val="00915B43"/>
    <w:rPr>
      <w:color w:val="2B579A"/>
      <w:shd w:val="clear" w:color="auto" w:fill="E1DFDD"/>
    </w:rPr>
  </w:style>
  <w:style w:type="character" w:customStyle="1" w:styleId="ui-provider">
    <w:name w:val="ui-provider"/>
    <w:basedOn w:val="DefaultParagraphFont"/>
    <w:rsid w:val="00AD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3_Iu/TSGR3_120/Docs/R3-232799.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3_Iu/TSGR3_120/Docs/R3-233311.zip"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3_Iu/TSGR3_120/Docs/R3-233519.zip" TargetMode="External"/><Relationship Id="rId23"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3_Iu/TSGR3_120/Docs/R3-233518.zip"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5AIRPNAIUNRU-1156379521-3981</_dlc_DocId>
    <_dlc_DocIdUrl xmlns="71c5aaf6-e6ce-465b-b873-5148d2a4c105">
      <Url>https://nokia.sharepoint.com/sites/c5g/e2earch/_layouts/15/DocIdRedir.aspx?ID=5AIRPNAIUNRU-1156379521-3981</Url>
      <Description>5AIRPNAIUNRU-1156379521-3981</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C9AC19EA-54E5-4117-BEC8-DBC305BE9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1276</TotalTime>
  <Pages>5</Pages>
  <Words>1857</Words>
  <Characters>10589</Characters>
  <Application>Microsoft Office Word</Application>
  <DocSecurity>0</DocSecurity>
  <Lines>88</Lines>
  <Paragraphs>24</Paragraphs>
  <ScaleCrop>false</ScaleCrop>
  <Company>Nokia, Nokia Shanghai Bell</Company>
  <LinksUpToDate>false</LinksUpToDate>
  <CharactersWithSpaces>12422</CharactersWithSpaces>
  <SharedDoc>false</SharedDoc>
  <HyperlinkBase/>
  <HLinks>
    <vt:vector size="36" baseType="variant">
      <vt:variant>
        <vt:i4>8060992</vt:i4>
      </vt:variant>
      <vt:variant>
        <vt:i4>33</vt:i4>
      </vt:variant>
      <vt:variant>
        <vt:i4>0</vt:i4>
      </vt:variant>
      <vt:variant>
        <vt:i4>5</vt:i4>
      </vt:variant>
      <vt:variant>
        <vt:lpwstr>https://www.3gpp.org/ftp/tsg_ran/WG3_Iu/TSGR3_120/Docs/R3-232997.zip</vt:lpwstr>
      </vt:variant>
      <vt:variant>
        <vt:lpwstr/>
      </vt:variant>
      <vt:variant>
        <vt:i4>8060992</vt:i4>
      </vt:variant>
      <vt:variant>
        <vt:i4>9</vt:i4>
      </vt:variant>
      <vt:variant>
        <vt:i4>0</vt:i4>
      </vt:variant>
      <vt:variant>
        <vt:i4>5</vt:i4>
      </vt:variant>
      <vt:variant>
        <vt:lpwstr>https://www.3gpp.org/ftp/tsg_ran/WG3_Iu/TSGR3_120/Docs/R3-232799.zip</vt:lpwstr>
      </vt:variant>
      <vt:variant>
        <vt:lpwstr/>
      </vt:variant>
      <vt:variant>
        <vt:i4>7798857</vt:i4>
      </vt:variant>
      <vt:variant>
        <vt:i4>6</vt:i4>
      </vt:variant>
      <vt:variant>
        <vt:i4>0</vt:i4>
      </vt:variant>
      <vt:variant>
        <vt:i4>5</vt:i4>
      </vt:variant>
      <vt:variant>
        <vt:lpwstr>https://www.3gpp.org/ftp/tsg_ran/WG3_Iu/TSGR3_120/Docs/R3-233311.zip</vt:lpwstr>
      </vt:variant>
      <vt:variant>
        <vt:lpwstr/>
      </vt:variant>
      <vt:variant>
        <vt:i4>7929929</vt:i4>
      </vt:variant>
      <vt:variant>
        <vt:i4>3</vt:i4>
      </vt:variant>
      <vt:variant>
        <vt:i4>0</vt:i4>
      </vt:variant>
      <vt:variant>
        <vt:i4>5</vt:i4>
      </vt:variant>
      <vt:variant>
        <vt:lpwstr>https://www.3gpp.org/ftp/tsg_ran/WG3_Iu/TSGR3_120/Docs/R3-233519.zip</vt:lpwstr>
      </vt:variant>
      <vt:variant>
        <vt:lpwstr/>
      </vt:variant>
      <vt:variant>
        <vt:i4>7864393</vt:i4>
      </vt:variant>
      <vt:variant>
        <vt:i4>0</vt:i4>
      </vt:variant>
      <vt:variant>
        <vt:i4>0</vt:i4>
      </vt:variant>
      <vt:variant>
        <vt:i4>5</vt:i4>
      </vt:variant>
      <vt:variant>
        <vt:lpwstr>https://www.3gpp.org/ftp/tsg_ran/WG3_Iu/TSGR3_120/Docs/R3-233518.zip</vt:lpwstr>
      </vt:variant>
      <vt:variant>
        <vt:lpwstr/>
      </vt:variant>
      <vt:variant>
        <vt:i4>7602251</vt:i4>
      </vt:variant>
      <vt:variant>
        <vt:i4>0</vt:i4>
      </vt:variant>
      <vt:variant>
        <vt:i4>0</vt:i4>
      </vt:variant>
      <vt:variant>
        <vt:i4>5</vt:i4>
      </vt:variant>
      <vt:variant>
        <vt:lpwstr>mailto:steven.1.xu@nokia-sbell.com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
  <cp:keywords/>
  <dc:description/>
  <cp:lastModifiedBy>Steven</cp:lastModifiedBy>
  <cp:revision>401</cp:revision>
  <cp:lastPrinted>2019-03-30T10:16:00Z</cp:lastPrinted>
  <dcterms:created xsi:type="dcterms:W3CDTF">2023-04-04T18:35:00Z</dcterms:created>
  <dcterms:modified xsi:type="dcterms:W3CDTF">2023-09-29T05:14:00Z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9dc003b4-285c-4787-8dd4-1761501d8bfd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